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406B2" w14:textId="77777777" w:rsidR="00666C01" w:rsidRDefault="00666C01" w:rsidP="00281A49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14:paraId="4B91CC2E" w14:textId="7F547BE2" w:rsidR="00666C01" w:rsidRDefault="00666C01" w:rsidP="00281A49">
      <w:pPr>
        <w:pStyle w:val="SOWHL1-ASDEFCON"/>
      </w:pPr>
      <w:r>
        <w:t>DID NUMBER:</w:t>
      </w:r>
      <w:r>
        <w:tab/>
      </w:r>
      <w:r w:rsidR="002A1AB6">
        <w:fldChar w:fldCharType="begin"/>
      </w:r>
      <w:r w:rsidR="002A1AB6">
        <w:instrText xml:space="preserve"> TITLE   \* MERGEFORMAT </w:instrText>
      </w:r>
      <w:r w:rsidR="002A1AB6">
        <w:fldChar w:fldCharType="separate"/>
      </w:r>
      <w:r w:rsidR="002A1AB6">
        <w:t>DID-SSM-CSSR</w:t>
      </w:r>
      <w:r w:rsidR="002A1AB6">
        <w:fldChar w:fldCharType="end"/>
      </w:r>
      <w:r w:rsidR="00294724">
        <w:t>-</w:t>
      </w:r>
      <w:r w:rsidR="002A1AB6">
        <w:fldChar w:fldCharType="begin"/>
      </w:r>
      <w:r w:rsidR="002A1AB6">
        <w:instrText xml:space="preserve"> DOCPROPERTY Version </w:instrText>
      </w:r>
      <w:r w:rsidR="002A1AB6">
        <w:fldChar w:fldCharType="separate"/>
      </w:r>
      <w:r w:rsidR="002A1AB6">
        <w:t>V5.3</w:t>
      </w:r>
      <w:r w:rsidR="002A1AB6">
        <w:fldChar w:fldCharType="end"/>
      </w:r>
    </w:p>
    <w:p w14:paraId="3352E1BF" w14:textId="77777777" w:rsidR="00666C01" w:rsidRDefault="00666C01" w:rsidP="00281A49">
      <w:pPr>
        <w:pStyle w:val="SOWHL1-ASDEFCON"/>
      </w:pPr>
      <w:bookmarkStart w:id="2" w:name="_Toc515805637"/>
      <w:r>
        <w:t>TITLE:</w:t>
      </w:r>
      <w:r>
        <w:tab/>
      </w:r>
      <w:bookmarkEnd w:id="2"/>
      <w:r>
        <w:tab/>
      </w:r>
      <w:r w:rsidR="003E5D6B">
        <w:t xml:space="preserve">Combined Services </w:t>
      </w:r>
      <w:r>
        <w:t>Summary Report</w:t>
      </w:r>
    </w:p>
    <w:p w14:paraId="0DAB187C" w14:textId="77777777" w:rsidR="00666C01" w:rsidRDefault="00666C01" w:rsidP="00281A49">
      <w:pPr>
        <w:pStyle w:val="SOWHL1-ASDEFCON"/>
      </w:pPr>
      <w:bookmarkStart w:id="3" w:name="_Toc515805639"/>
      <w:r>
        <w:t>DESCRIPTION and intended use</w:t>
      </w:r>
      <w:bookmarkEnd w:id="3"/>
    </w:p>
    <w:p w14:paraId="77D6F415" w14:textId="77777777" w:rsidR="00C47225" w:rsidRDefault="00666C01" w:rsidP="00281A49">
      <w:pPr>
        <w:pStyle w:val="SOWTL2-ASDEFCON"/>
      </w:pPr>
      <w:r>
        <w:t xml:space="preserve">The </w:t>
      </w:r>
      <w:r w:rsidR="003E5D6B">
        <w:t xml:space="preserve">Combined Services </w:t>
      </w:r>
      <w:r>
        <w:t>Summary Report (</w:t>
      </w:r>
      <w:r w:rsidR="003E5D6B">
        <w:t>C</w:t>
      </w:r>
      <w:r>
        <w:t xml:space="preserve">SSR) </w:t>
      </w:r>
      <w:r w:rsidR="00A64411">
        <w:t xml:space="preserve">provides a formal mechanism </w:t>
      </w:r>
      <w:r w:rsidR="00A64411" w:rsidRPr="00392AEF">
        <w:t xml:space="preserve">by which the Contractor </w:t>
      </w:r>
      <w:r w:rsidR="00A64411">
        <w:t xml:space="preserve">can </w:t>
      </w:r>
      <w:r w:rsidR="00A64411" w:rsidRPr="00392AEF">
        <w:t>report</w:t>
      </w:r>
      <w:r w:rsidR="00A64411">
        <w:t xml:space="preserve"> on the activities associated with the provision of Services for the reporting period</w:t>
      </w:r>
      <w:r>
        <w:t>.</w:t>
      </w:r>
      <w:r w:rsidR="0040098F">
        <w:t xml:space="preserve">  </w:t>
      </w:r>
      <w:r w:rsidR="00C47225">
        <w:t>The CSSR report</w:t>
      </w:r>
      <w:r w:rsidR="00905E58">
        <w:t>s</w:t>
      </w:r>
      <w:r w:rsidR="00C47225">
        <w:t xml:space="preserve"> on Services (‘applicable Services’)</w:t>
      </w:r>
      <w:r w:rsidR="00C47225" w:rsidRPr="00791251">
        <w:t xml:space="preserve"> </w:t>
      </w:r>
      <w:r w:rsidR="00C47225">
        <w:t xml:space="preserve">that may be provided by any combination of </w:t>
      </w:r>
      <w:r w:rsidR="0017738E">
        <w:t>Support System Constituent Capabilities (</w:t>
      </w:r>
      <w:r w:rsidR="00C47225">
        <w:t>SSCCs</w:t>
      </w:r>
      <w:r w:rsidR="0017738E">
        <w:t>)</w:t>
      </w:r>
      <w:r w:rsidR="00C47225">
        <w:t>.  The applicable Services to be reported upon through the CSSR are identified in the SOW.</w:t>
      </w:r>
    </w:p>
    <w:p w14:paraId="0C5EBBD3" w14:textId="77777777" w:rsidR="00D11EBF" w:rsidRDefault="00A64411" w:rsidP="00281A49">
      <w:pPr>
        <w:pStyle w:val="SOWTL2-ASDEFCON"/>
      </w:pPr>
      <w:r>
        <w:t>T</w:t>
      </w:r>
      <w:r w:rsidR="00666C01">
        <w:t>he Contractor use</w:t>
      </w:r>
      <w:r w:rsidR="00FB65D8">
        <w:t>s</w:t>
      </w:r>
      <w:r w:rsidR="00666C01">
        <w:t xml:space="preserve"> the </w:t>
      </w:r>
      <w:r w:rsidR="003E5D6B">
        <w:t>C</w:t>
      </w:r>
      <w:r w:rsidR="00666C01">
        <w:t>SSR to</w:t>
      </w:r>
      <w:r w:rsidR="00D11EBF">
        <w:t>:</w:t>
      </w:r>
    </w:p>
    <w:p w14:paraId="29583A3D" w14:textId="77777777" w:rsidR="00FB65D8" w:rsidRDefault="00FB65D8" w:rsidP="00281A49">
      <w:pPr>
        <w:pStyle w:val="SOWSubL1-ASDEFCON"/>
      </w:pPr>
      <w:r>
        <w:t xml:space="preserve">report on the </w:t>
      </w:r>
      <w:r w:rsidR="00C47225">
        <w:t xml:space="preserve">applicable </w:t>
      </w:r>
      <w:r>
        <w:t>Services and achievements of the Contractor and Subcontractors for the reporting period;</w:t>
      </w:r>
      <w:r w:rsidR="002A37D2">
        <w:t xml:space="preserve"> and</w:t>
      </w:r>
    </w:p>
    <w:p w14:paraId="38BEEC8F" w14:textId="77777777" w:rsidR="00FB65D8" w:rsidRPr="00152268" w:rsidRDefault="00FB65D8" w:rsidP="00281A49">
      <w:pPr>
        <w:pStyle w:val="SOWSubL1-ASDEFCON"/>
      </w:pPr>
      <w:r>
        <w:t xml:space="preserve">identify events or changes that will, or are likely to, impact on the future provision of </w:t>
      </w:r>
      <w:r w:rsidR="00C47225">
        <w:t xml:space="preserve">applicable </w:t>
      </w:r>
      <w:r>
        <w:t>Services.</w:t>
      </w:r>
    </w:p>
    <w:p w14:paraId="0F85FED9" w14:textId="77777777" w:rsidR="00A64411" w:rsidRDefault="00A64411" w:rsidP="00281A49">
      <w:pPr>
        <w:pStyle w:val="SOWTL2-ASDEFCON"/>
      </w:pPr>
      <w:r>
        <w:t>T</w:t>
      </w:r>
      <w:r w:rsidR="0035745E">
        <w:t>h</w:t>
      </w:r>
      <w:r>
        <w:t>e Commonwealth</w:t>
      </w:r>
      <w:r w:rsidR="00FB65D8">
        <w:t xml:space="preserve"> uses the CSSR to</w:t>
      </w:r>
      <w:r w:rsidR="0078787C">
        <w:t>:</w:t>
      </w:r>
    </w:p>
    <w:p w14:paraId="228E7698" w14:textId="77777777" w:rsidR="00FB65D8" w:rsidRPr="008405AD" w:rsidRDefault="00FB65D8" w:rsidP="00281A49">
      <w:pPr>
        <w:pStyle w:val="SOWSubL1-ASDEFCON"/>
      </w:pPr>
      <w:r w:rsidRPr="008405AD">
        <w:t xml:space="preserve">review </w:t>
      </w:r>
      <w:r w:rsidR="00B97133">
        <w:t xml:space="preserve">the </w:t>
      </w:r>
      <w:r w:rsidR="00AB5E7F">
        <w:t>provision</w:t>
      </w:r>
      <w:r w:rsidR="00B97133">
        <w:t xml:space="preserve"> of</w:t>
      </w:r>
      <w:r w:rsidR="00AB5E7F">
        <w:t xml:space="preserve"> the</w:t>
      </w:r>
      <w:r w:rsidRPr="008405AD">
        <w:t xml:space="preserve"> </w:t>
      </w:r>
      <w:r w:rsidR="00C47225">
        <w:t xml:space="preserve">applicable </w:t>
      </w:r>
      <w:r w:rsidRPr="008405AD">
        <w:t>Services for the reporting period;</w:t>
      </w:r>
      <w:r w:rsidR="002A37D2">
        <w:t xml:space="preserve"> and</w:t>
      </w:r>
    </w:p>
    <w:p w14:paraId="4E685BB1" w14:textId="77777777" w:rsidR="00FB65D8" w:rsidRPr="008405AD" w:rsidRDefault="00FB65D8" w:rsidP="00281A49">
      <w:pPr>
        <w:pStyle w:val="SOWSubL1-ASDEFCON"/>
      </w:pPr>
      <w:r w:rsidRPr="008405AD">
        <w:t xml:space="preserve">maintain insight into the Contractor’s </w:t>
      </w:r>
      <w:r w:rsidR="00905E58">
        <w:t>s</w:t>
      </w:r>
      <w:r w:rsidRPr="008405AD">
        <w:t>upport program.</w:t>
      </w:r>
    </w:p>
    <w:p w14:paraId="1492712A" w14:textId="77777777" w:rsidR="00E03646" w:rsidRDefault="00A64411" w:rsidP="00281A49">
      <w:pPr>
        <w:pStyle w:val="SOWTL2-ASDEFCON"/>
      </w:pPr>
      <w:r>
        <w:t xml:space="preserve">As scheduled </w:t>
      </w:r>
      <w:r w:rsidR="00666C01">
        <w:t xml:space="preserve">by the CDRL, this report </w:t>
      </w:r>
      <w:r w:rsidR="0017738E">
        <w:t>may</w:t>
      </w:r>
      <w:r w:rsidR="00666C01">
        <w:t xml:space="preserve"> be used as a basis for </w:t>
      </w:r>
      <w:r w:rsidR="00436673">
        <w:t>a Periodic Performance Review for an individual SSCC</w:t>
      </w:r>
      <w:r w:rsidR="0078787C">
        <w:t xml:space="preserve"> (eg, a Maintenance Support Performance Review)</w:t>
      </w:r>
      <w:r w:rsidR="00436673">
        <w:t>, or a</w:t>
      </w:r>
      <w:r w:rsidR="00666C01">
        <w:t xml:space="preserve"> </w:t>
      </w:r>
      <w:r w:rsidR="003E5D6B">
        <w:t xml:space="preserve">Combined Services </w:t>
      </w:r>
      <w:r w:rsidR="00666C01">
        <w:t>Performance Review (C</w:t>
      </w:r>
      <w:r w:rsidR="003E5D6B">
        <w:t>S</w:t>
      </w:r>
      <w:r w:rsidR="00666C01">
        <w:t>PR)</w:t>
      </w:r>
      <w:r w:rsidR="0078787C">
        <w:t xml:space="preserve"> addressing more than on SSCC</w:t>
      </w:r>
      <w:r w:rsidR="00E03646">
        <w:t xml:space="preserve">, although it </w:t>
      </w:r>
      <w:r w:rsidR="008405AD">
        <w:t>may</w:t>
      </w:r>
      <w:r w:rsidR="00147306">
        <w:t xml:space="preserve"> also</w:t>
      </w:r>
      <w:r w:rsidR="00E03646">
        <w:t xml:space="preserve"> be scheduled </w:t>
      </w:r>
      <w:r w:rsidR="00147306">
        <w:t xml:space="preserve">for delivery </w:t>
      </w:r>
      <w:r w:rsidR="00E03646">
        <w:t>independent</w:t>
      </w:r>
      <w:r w:rsidR="00905E58">
        <w:t>ly</w:t>
      </w:r>
      <w:r w:rsidR="00E03646">
        <w:t xml:space="preserve"> of </w:t>
      </w:r>
      <w:r w:rsidR="00147306">
        <w:t xml:space="preserve">a </w:t>
      </w:r>
      <w:r w:rsidR="00436673">
        <w:t>review activity</w:t>
      </w:r>
      <w:r w:rsidR="00666C01">
        <w:t>.</w:t>
      </w:r>
    </w:p>
    <w:p w14:paraId="510C2642" w14:textId="77777777" w:rsidR="00666C01" w:rsidRDefault="00666C01" w:rsidP="00281A49">
      <w:pPr>
        <w:pStyle w:val="SOWHL1-ASDEFCON"/>
      </w:pPr>
      <w:bookmarkStart w:id="4" w:name="_Toc515805640"/>
      <w:r>
        <w:t>INTER-RELATIONSHIPS</w:t>
      </w:r>
      <w:bookmarkEnd w:id="4"/>
    </w:p>
    <w:p w14:paraId="5A248F30" w14:textId="77777777" w:rsidR="008405AD" w:rsidRDefault="00666C01" w:rsidP="00281A49">
      <w:pPr>
        <w:pStyle w:val="SOWTL2-ASDEFCON"/>
      </w:pPr>
      <w:r>
        <w:t xml:space="preserve">The </w:t>
      </w:r>
      <w:r w:rsidR="003E5D6B">
        <w:t>C</w:t>
      </w:r>
      <w:r>
        <w:t xml:space="preserve">SSR </w:t>
      </w:r>
      <w:r w:rsidR="00B97133">
        <w:t>is subordinate to</w:t>
      </w:r>
      <w:r>
        <w:t xml:space="preserve"> the</w:t>
      </w:r>
      <w:r w:rsidR="008405AD">
        <w:t xml:space="preserve"> following data items, where these data items are required under the Contract:</w:t>
      </w:r>
    </w:p>
    <w:p w14:paraId="4795FCC7" w14:textId="77777777" w:rsidR="008405AD" w:rsidRDefault="008405AD" w:rsidP="00281A49">
      <w:pPr>
        <w:pStyle w:val="SOWSubL1-ASDEFCON"/>
      </w:pPr>
      <w:r>
        <w:t>Support Services Management Plan (SSMP);</w:t>
      </w:r>
    </w:p>
    <w:p w14:paraId="600F3E0D" w14:textId="77777777" w:rsidR="008405AD" w:rsidRDefault="008405AD" w:rsidP="00281A49">
      <w:pPr>
        <w:pStyle w:val="SOWSubL1-ASDEFCON"/>
      </w:pPr>
      <w:r>
        <w:t>Operating Support Plan (OSP);</w:t>
      </w:r>
    </w:p>
    <w:p w14:paraId="43CC57CF" w14:textId="77777777" w:rsidR="008405AD" w:rsidRDefault="008405AD" w:rsidP="00281A49">
      <w:pPr>
        <w:pStyle w:val="SOWSubL1-ASDEFCON"/>
      </w:pPr>
      <w:r>
        <w:t>Contractor Engineering Management Plan (CEMP);</w:t>
      </w:r>
    </w:p>
    <w:p w14:paraId="115166EF" w14:textId="77777777" w:rsidR="008405AD" w:rsidRDefault="008405AD" w:rsidP="00281A49">
      <w:pPr>
        <w:pStyle w:val="SOWSubL1-ASDEFCON"/>
      </w:pPr>
      <w:r>
        <w:t>Maintenance Management Plan (MMP);</w:t>
      </w:r>
    </w:p>
    <w:p w14:paraId="7AE6A448" w14:textId="77777777" w:rsidR="008405AD" w:rsidRDefault="008405AD" w:rsidP="00281A49">
      <w:pPr>
        <w:pStyle w:val="SOWSubL1-ASDEFCON"/>
      </w:pPr>
      <w:r>
        <w:t>Supply Support Plan (SSP);</w:t>
      </w:r>
    </w:p>
    <w:p w14:paraId="7D39469A" w14:textId="77777777" w:rsidR="00711EC0" w:rsidRDefault="008405AD" w:rsidP="00281A49">
      <w:pPr>
        <w:pStyle w:val="SOWSubL1-ASDEFCON"/>
      </w:pPr>
      <w:r>
        <w:t>Training Support Plan (TSP)</w:t>
      </w:r>
      <w:r w:rsidR="00711EC0">
        <w:t>;</w:t>
      </w:r>
      <w:r w:rsidR="00B97133">
        <w:t xml:space="preserve"> and</w:t>
      </w:r>
    </w:p>
    <w:p w14:paraId="19568A3E" w14:textId="77777777" w:rsidR="00905E58" w:rsidRDefault="00905E58" w:rsidP="00281A49">
      <w:pPr>
        <w:pStyle w:val="SOWSubL1-ASDEFCON"/>
      </w:pPr>
      <w:r>
        <w:t>Surge Management Plan (SMP)</w:t>
      </w:r>
      <w:r w:rsidR="00B97133">
        <w:t>.</w:t>
      </w:r>
    </w:p>
    <w:p w14:paraId="28022F96" w14:textId="77777777" w:rsidR="00B97133" w:rsidRDefault="00B97133" w:rsidP="00281A49">
      <w:pPr>
        <w:pStyle w:val="SOWTL2-ASDEFCON"/>
      </w:pPr>
      <w:r>
        <w:t>The CSSR inter-relates with the following data items, where these data items are required under the Contract:</w:t>
      </w:r>
    </w:p>
    <w:p w14:paraId="76E856C5" w14:textId="3198ED55" w:rsidR="00897041" w:rsidRDefault="00061454">
      <w:pPr>
        <w:pStyle w:val="SOWSubL1-ASDEFCON"/>
      </w:pPr>
      <w:r>
        <w:t>Contract Status Report (CSR);</w:t>
      </w:r>
    </w:p>
    <w:p w14:paraId="4A55B622" w14:textId="4E3BBF58" w:rsidR="00897041" w:rsidRDefault="00CF32C9" w:rsidP="00B768E1">
      <w:pPr>
        <w:pStyle w:val="SOWSubL1-ASDEFCON"/>
      </w:pPr>
      <w:r>
        <w:t>Performance Measure Monthly Report (PMMR)</w:t>
      </w:r>
      <w:r w:rsidR="00582980">
        <w:t>;</w:t>
      </w:r>
      <w:r w:rsidR="00061454">
        <w:t xml:space="preserve"> and</w:t>
      </w:r>
    </w:p>
    <w:p w14:paraId="553905D9" w14:textId="77777777" w:rsidR="00666C01" w:rsidRPr="008405AD" w:rsidRDefault="00711EC0" w:rsidP="00281A49">
      <w:pPr>
        <w:pStyle w:val="SOWSubL1-ASDEFCON"/>
      </w:pPr>
      <w:r>
        <w:t>Support Services Master Schedule (SSMS)</w:t>
      </w:r>
      <w:r w:rsidR="00061454">
        <w:t>.</w:t>
      </w:r>
    </w:p>
    <w:p w14:paraId="07A24B53" w14:textId="77777777" w:rsidR="00666C01" w:rsidRDefault="00666C01" w:rsidP="00281A49">
      <w:pPr>
        <w:pStyle w:val="SOWHL1-ASDEFCON"/>
      </w:pPr>
      <w:r>
        <w:t>Applicable Documents</w:t>
      </w:r>
    </w:p>
    <w:p w14:paraId="78305B6F" w14:textId="77777777" w:rsidR="00666C01" w:rsidRDefault="00666C01" w:rsidP="00281A49">
      <w:pPr>
        <w:pStyle w:val="SOWTL2-ASDEFCON"/>
      </w:pPr>
      <w:bookmarkStart w:id="5" w:name="_Toc515805641"/>
      <w:r>
        <w:t>The following documents form part of th</w:t>
      </w:r>
      <w:r w:rsidR="00AD2964">
        <w:t>is</w:t>
      </w:r>
      <w:r>
        <w:t xml:space="preserve">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1893"/>
        <w:gridCol w:w="6011"/>
      </w:tblGrid>
      <w:tr w:rsidR="00666C01" w:rsidRPr="00294724" w14:paraId="16479D19" w14:textId="77777777" w:rsidTr="00BF20D4">
        <w:tc>
          <w:tcPr>
            <w:tcW w:w="1893" w:type="dxa"/>
          </w:tcPr>
          <w:p w14:paraId="72309893" w14:textId="77777777" w:rsidR="00666C01" w:rsidRPr="00294724" w:rsidRDefault="00666C01" w:rsidP="00281A49">
            <w:pPr>
              <w:pStyle w:val="Table10ptText-ASDEFCON"/>
            </w:pPr>
            <w:r w:rsidRPr="00294724">
              <w:t>Nil</w:t>
            </w:r>
          </w:p>
        </w:tc>
        <w:tc>
          <w:tcPr>
            <w:tcW w:w="6011" w:type="dxa"/>
          </w:tcPr>
          <w:p w14:paraId="4D5A24EE" w14:textId="77777777" w:rsidR="00666C01" w:rsidRPr="00294724" w:rsidRDefault="00666C01" w:rsidP="00281A49">
            <w:pPr>
              <w:pStyle w:val="Table10ptText-ASDEFCON"/>
            </w:pPr>
          </w:p>
        </w:tc>
      </w:tr>
    </w:tbl>
    <w:p w14:paraId="54628B5E" w14:textId="77777777" w:rsidR="00666C01" w:rsidRDefault="00666C01" w:rsidP="00281A49">
      <w:pPr>
        <w:pStyle w:val="SOWHL1-ASDEFCON"/>
      </w:pPr>
      <w:r>
        <w:lastRenderedPageBreak/>
        <w:t>Preparation Instructions</w:t>
      </w:r>
      <w:bookmarkEnd w:id="5"/>
    </w:p>
    <w:p w14:paraId="63897355" w14:textId="77777777" w:rsidR="00666C01" w:rsidRDefault="00666C01" w:rsidP="00281A49">
      <w:pPr>
        <w:pStyle w:val="SOWHL2-ASDEFCON"/>
      </w:pPr>
      <w:r>
        <w:t>Generic Format and Content</w:t>
      </w:r>
    </w:p>
    <w:p w14:paraId="2B1A6A15" w14:textId="77777777" w:rsidR="00666C01" w:rsidRDefault="00666C01" w:rsidP="00281A49">
      <w:pPr>
        <w:pStyle w:val="SOWTL3-ASDEFCON"/>
      </w:pPr>
      <w:r>
        <w:t>The data item shall comply with the general format, content and preparation instructions contained in the CDRL clause entitled ‘General Requirements for Data Items’.</w:t>
      </w:r>
    </w:p>
    <w:p w14:paraId="2F64782E" w14:textId="77777777" w:rsidR="000550CA" w:rsidRDefault="000550CA" w:rsidP="00281A49">
      <w:pPr>
        <w:pStyle w:val="SOWTL3-ASDEFCON"/>
      </w:pPr>
      <w:bookmarkStart w:id="6" w:name="_Ref218335419"/>
      <w:r w:rsidRPr="00BC6801">
        <w:t xml:space="preserve">When the Contract has specified delivery of another </w:t>
      </w:r>
      <w:r>
        <w:t>data item (eg, schedule or register)</w:t>
      </w:r>
      <w:r w:rsidRPr="00BC6801">
        <w:t xml:space="preserve"> that contains aspects of the required information</w:t>
      </w:r>
      <w:r>
        <w:t xml:space="preserve"> (including for the same reporting period)</w:t>
      </w:r>
      <w:r w:rsidRPr="00BC6801">
        <w:t xml:space="preserve">, the </w:t>
      </w:r>
      <w:r w:rsidR="0039142D">
        <w:t>CSSR</w:t>
      </w:r>
      <w:r w:rsidRPr="00BC6801">
        <w:t xml:space="preserve"> sh</w:t>
      </w:r>
      <w:r>
        <w:t>all</w:t>
      </w:r>
      <w:r w:rsidRPr="00BC6801">
        <w:t xml:space="preserve"> summarise these aspects and refer to the other </w:t>
      </w:r>
      <w:r>
        <w:t>data item.</w:t>
      </w:r>
      <w:bookmarkEnd w:id="6"/>
    </w:p>
    <w:p w14:paraId="3C633A4D" w14:textId="77777777" w:rsidR="00C47225" w:rsidRDefault="00C47225" w:rsidP="00281A49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45C081A6" w14:textId="77777777" w:rsidR="00666C01" w:rsidRDefault="00666C01" w:rsidP="00281A49">
      <w:pPr>
        <w:pStyle w:val="SOWHL2-ASDEFCON"/>
      </w:pPr>
      <w:r>
        <w:t>Specific Content</w:t>
      </w:r>
    </w:p>
    <w:p w14:paraId="053AA9CE" w14:textId="77777777" w:rsidR="00666C01" w:rsidRDefault="002A37D2" w:rsidP="00281A49">
      <w:pPr>
        <w:pStyle w:val="SOWHL3-ASDEFCON"/>
      </w:pPr>
      <w:bookmarkStart w:id="7" w:name="_Ref277854482"/>
      <w:r>
        <w:t>General</w:t>
      </w:r>
      <w:bookmarkEnd w:id="7"/>
    </w:p>
    <w:p w14:paraId="3690F7E9" w14:textId="77777777" w:rsidR="00C47225" w:rsidRDefault="00C47225" w:rsidP="00281A49">
      <w:pPr>
        <w:pStyle w:val="SOWTL4-ASDEFCON"/>
      </w:pPr>
      <w:r>
        <w:t>The CSSR shall identify the date at which the CSSR is statused and the time period since the status date of the previous CSSR (the ‘reporting period’).</w:t>
      </w:r>
    </w:p>
    <w:p w14:paraId="728388B2" w14:textId="77777777" w:rsidR="00AB5E7F" w:rsidRDefault="00AB5E7F" w:rsidP="00281A49">
      <w:pPr>
        <w:pStyle w:val="SOWTL4-ASDEFCON"/>
      </w:pPr>
      <w:r>
        <w:t>The CSSR shall describe the scope of the applicable Services provided during the reporting period, in terms relevant to each of those Services.</w:t>
      </w:r>
    </w:p>
    <w:p w14:paraId="3B2019D0" w14:textId="6462D059" w:rsidR="00A35B15" w:rsidRDefault="008E2255" w:rsidP="00281A49">
      <w:pPr>
        <w:pStyle w:val="SOWTL4-ASDEFCON"/>
      </w:pPr>
      <w:r>
        <w:t xml:space="preserve">Where the </w:t>
      </w:r>
      <w:r w:rsidR="00A35B15">
        <w:t xml:space="preserve">CDRL </w:t>
      </w:r>
      <w:r>
        <w:t xml:space="preserve">requires delivery of </w:t>
      </w:r>
      <w:r w:rsidR="00A35B15">
        <w:t xml:space="preserve">a portion of the CSSR </w:t>
      </w:r>
      <w:r w:rsidR="000C50ED">
        <w:t>in relation</w:t>
      </w:r>
      <w:r w:rsidR="00A35B15">
        <w:t xml:space="preserve"> to </w:t>
      </w:r>
      <w:r w:rsidR="000C50ED">
        <w:t>an individual</w:t>
      </w:r>
      <w:r w:rsidR="00A35B15">
        <w:t xml:space="preserve"> </w:t>
      </w:r>
      <w:r w:rsidR="00B476CC">
        <w:t xml:space="preserve">SSCC </w:t>
      </w:r>
      <w:r>
        <w:t>Service</w:t>
      </w:r>
      <w:r w:rsidR="000C50ED">
        <w:t xml:space="preserve"> area</w:t>
      </w:r>
      <w:r w:rsidR="00A35B15">
        <w:t>, the CSSR shall include</w:t>
      </w:r>
      <w:r w:rsidR="00352170">
        <w:t>, for the applicable Services</w:t>
      </w:r>
      <w:r w:rsidR="00A35B15">
        <w:t>:</w:t>
      </w:r>
    </w:p>
    <w:p w14:paraId="598B11DC" w14:textId="0C3406BA" w:rsidR="00A35B15" w:rsidRDefault="00A35B15" w:rsidP="00281A49">
      <w:pPr>
        <w:pStyle w:val="SOWSubL1-ASDEFCON"/>
      </w:pPr>
      <w:r>
        <w:t xml:space="preserve">general information (from this clause </w:t>
      </w:r>
      <w:r>
        <w:fldChar w:fldCharType="begin"/>
      </w:r>
      <w:r>
        <w:instrText xml:space="preserve"> REF _Ref277854482 \r \h </w:instrText>
      </w:r>
      <w:r>
        <w:fldChar w:fldCharType="separate"/>
      </w:r>
      <w:r w:rsidR="002A1AB6">
        <w:t>6.2.1</w:t>
      </w:r>
      <w:r>
        <w:fldChar w:fldCharType="end"/>
      </w:r>
      <w:r>
        <w:t>);</w:t>
      </w:r>
    </w:p>
    <w:p w14:paraId="473901D5" w14:textId="66E26027" w:rsidR="00A35B15" w:rsidRDefault="00352170" w:rsidP="00281A49">
      <w:pPr>
        <w:pStyle w:val="SOWSubL1-ASDEFCON"/>
      </w:pPr>
      <w:r>
        <w:t xml:space="preserve">details for </w:t>
      </w:r>
      <w:r w:rsidR="00A35B15">
        <w:t xml:space="preserve">the </w:t>
      </w:r>
      <w:r w:rsidR="00B476CC">
        <w:t>‘</w:t>
      </w:r>
      <w:r w:rsidR="00A35B15">
        <w:t>Service Delivery Activities</w:t>
      </w:r>
      <w:r w:rsidR="00B476CC">
        <w:t>’</w:t>
      </w:r>
      <w:r w:rsidR="00A35B15">
        <w:t xml:space="preserve"> (from clauses </w:t>
      </w:r>
      <w:r w:rsidR="00A35B15">
        <w:fldChar w:fldCharType="begin"/>
      </w:r>
      <w:r w:rsidR="00A35B15">
        <w:instrText xml:space="preserve"> REF _Ref277854138 \r \h </w:instrText>
      </w:r>
      <w:r w:rsidR="00A35B15">
        <w:fldChar w:fldCharType="separate"/>
      </w:r>
      <w:r w:rsidR="002A1AB6">
        <w:t>6.2.2</w:t>
      </w:r>
      <w:r w:rsidR="00A35B15">
        <w:fldChar w:fldCharType="end"/>
      </w:r>
      <w:r w:rsidR="00A35B15">
        <w:t xml:space="preserve"> to </w:t>
      </w:r>
      <w:r w:rsidR="00A35B15">
        <w:fldChar w:fldCharType="begin"/>
      </w:r>
      <w:r w:rsidR="00A35B15">
        <w:instrText xml:space="preserve"> REF _Ref277854146 \r \h </w:instrText>
      </w:r>
      <w:r w:rsidR="00A35B15">
        <w:fldChar w:fldCharType="separate"/>
      </w:r>
      <w:r w:rsidR="002A1AB6">
        <w:t>6.2.6</w:t>
      </w:r>
      <w:r w:rsidR="00A35B15">
        <w:fldChar w:fldCharType="end"/>
      </w:r>
      <w:r w:rsidR="00B476CC">
        <w:t>, as</w:t>
      </w:r>
      <w:r w:rsidR="00B476CC" w:rsidRPr="00B476CC">
        <w:t xml:space="preserve"> </w:t>
      </w:r>
      <w:r w:rsidR="00B476CC">
        <w:t>applicable</w:t>
      </w:r>
      <w:r w:rsidR="00A35B15">
        <w:t>);</w:t>
      </w:r>
    </w:p>
    <w:p w14:paraId="71082B35" w14:textId="436A9FA9" w:rsidR="00A35B15" w:rsidRDefault="00A35B15" w:rsidP="00281A49">
      <w:pPr>
        <w:pStyle w:val="SOWSubL1-ASDEFCON"/>
      </w:pPr>
      <w:r>
        <w:t xml:space="preserve">the related S&amp;Q Services (from clause </w:t>
      </w:r>
      <w:r>
        <w:fldChar w:fldCharType="begin"/>
      </w:r>
      <w:r>
        <w:instrText xml:space="preserve"> REF _Ref277854154 \r \h </w:instrText>
      </w:r>
      <w:r>
        <w:fldChar w:fldCharType="separate"/>
      </w:r>
      <w:r w:rsidR="002A1AB6">
        <w:t>6.2.7</w:t>
      </w:r>
      <w:r>
        <w:fldChar w:fldCharType="end"/>
      </w:r>
      <w:r>
        <w:t>); and</w:t>
      </w:r>
    </w:p>
    <w:p w14:paraId="616E807F" w14:textId="6A995582" w:rsidR="00A35B15" w:rsidRDefault="00A35B15" w:rsidP="00281A49">
      <w:pPr>
        <w:pStyle w:val="SOWSubL1-ASDEFCON"/>
      </w:pPr>
      <w:r>
        <w:t xml:space="preserve">schedule details (from clause </w:t>
      </w:r>
      <w:r>
        <w:fldChar w:fldCharType="begin"/>
      </w:r>
      <w:r>
        <w:instrText xml:space="preserve"> REF _Ref277854161 \r \h </w:instrText>
      </w:r>
      <w:r>
        <w:fldChar w:fldCharType="separate"/>
      </w:r>
      <w:r w:rsidR="002A1AB6">
        <w:t>6.2.8</w:t>
      </w:r>
      <w:r>
        <w:fldChar w:fldCharType="end"/>
      </w:r>
      <w:r w:rsidR="005A4DBF">
        <w:t>)</w:t>
      </w:r>
      <w:r w:rsidR="00352170">
        <w:t>.</w:t>
      </w:r>
    </w:p>
    <w:p w14:paraId="4604FEC4" w14:textId="77777777" w:rsidR="00666C01" w:rsidRDefault="00CE00A9" w:rsidP="00281A49">
      <w:pPr>
        <w:pStyle w:val="SOWHL3-ASDEFCON"/>
      </w:pPr>
      <w:bookmarkStart w:id="8" w:name="_Ref277854138"/>
      <w:r>
        <w:t xml:space="preserve">Service Delivery </w:t>
      </w:r>
      <w:r w:rsidR="00666C01">
        <w:t>Activit</w:t>
      </w:r>
      <w:r>
        <w:t>ies</w:t>
      </w:r>
      <w:r w:rsidR="0017738E">
        <w:t> – Operating Support Services</w:t>
      </w:r>
      <w:bookmarkEnd w:id="8"/>
    </w:p>
    <w:p w14:paraId="48AE8E7A" w14:textId="77777777" w:rsidR="0017738E" w:rsidRDefault="0046779D" w:rsidP="00281A49">
      <w:pPr>
        <w:pStyle w:val="SOWTL4-ASDEFCON"/>
      </w:pPr>
      <w:r>
        <w:t>If</w:t>
      </w:r>
      <w:r w:rsidR="00597EBF">
        <w:t xml:space="preserve"> Operating Support Services are required under the </w:t>
      </w:r>
      <w:r w:rsidR="00D5519C">
        <w:t>Contract</w:t>
      </w:r>
      <w:r w:rsidR="00102CC8">
        <w:t>,</w:t>
      </w:r>
      <w:r w:rsidR="00D5519C">
        <w:t xml:space="preserve"> </w:t>
      </w:r>
      <w:r w:rsidR="00597EBF">
        <w:t>t</w:t>
      </w:r>
      <w:r w:rsidR="00D5519C">
        <w:t>he C</w:t>
      </w:r>
      <w:r w:rsidR="00597EBF">
        <w:t xml:space="preserve">SSR shall </w:t>
      </w:r>
      <w:r w:rsidR="000B3C4F">
        <w:t xml:space="preserve">include, for the reporting period and as required by the Contract, details </w:t>
      </w:r>
      <w:r w:rsidR="0017738E">
        <w:t>of:</w:t>
      </w:r>
    </w:p>
    <w:p w14:paraId="6B9CC006" w14:textId="77777777" w:rsidR="00897041" w:rsidRDefault="00AE3AAA" w:rsidP="00281A49">
      <w:pPr>
        <w:pStyle w:val="SOWSubL1-ASDEFCON"/>
      </w:pPr>
      <w:r>
        <w:t>the level of effort related to the various activities within the scope of the Operating Support Services provided</w:t>
      </w:r>
      <w:r w:rsidR="0017738E">
        <w:t>;</w:t>
      </w:r>
      <w:r w:rsidR="001A6896">
        <w:t xml:space="preserve"> and</w:t>
      </w:r>
    </w:p>
    <w:p w14:paraId="777FA0FC" w14:textId="77777777" w:rsidR="00597EBF" w:rsidRDefault="00AE3AAA" w:rsidP="00281A49">
      <w:pPr>
        <w:pStyle w:val="SOWSubL1-ASDEFCON"/>
      </w:pPr>
      <w:r>
        <w:t>any significant events or milestones that occurred</w:t>
      </w:r>
      <w:r w:rsidR="00FD26D3">
        <w:t>.</w:t>
      </w:r>
    </w:p>
    <w:p w14:paraId="764FD8A8" w14:textId="77777777" w:rsidR="0017738E" w:rsidRDefault="0017738E" w:rsidP="00281A49">
      <w:pPr>
        <w:pStyle w:val="SOWHL3-ASDEFCON"/>
      </w:pPr>
      <w:r>
        <w:t>Service Delivery Activities – Engineering Services</w:t>
      </w:r>
    </w:p>
    <w:p w14:paraId="7037A1A2" w14:textId="77777777" w:rsidR="00597EBF" w:rsidRDefault="0046779D" w:rsidP="00281A49">
      <w:pPr>
        <w:pStyle w:val="SOWTL4-ASDEFCON"/>
      </w:pPr>
      <w:r>
        <w:t>If</w:t>
      </w:r>
      <w:r w:rsidR="00D5519C">
        <w:t xml:space="preserve"> Engineering Services are required under the Contract</w:t>
      </w:r>
      <w:r w:rsidR="00102CC8">
        <w:t>,</w:t>
      </w:r>
      <w:r w:rsidR="00D5519C">
        <w:t xml:space="preserve"> the C</w:t>
      </w:r>
      <w:r w:rsidR="00597EBF">
        <w:t xml:space="preserve">SSR shall </w:t>
      </w:r>
      <w:r w:rsidR="00FC477D">
        <w:t>include, for the reporting period and as required by the Contract, details of</w:t>
      </w:r>
      <w:r w:rsidR="00D5519C">
        <w:t>:</w:t>
      </w:r>
    </w:p>
    <w:p w14:paraId="2140C6C1" w14:textId="77777777" w:rsidR="00897041" w:rsidRDefault="00D5519C" w:rsidP="00281A49">
      <w:pPr>
        <w:pStyle w:val="SOWSubL1-ASDEFCON"/>
      </w:pPr>
      <w:r>
        <w:t>t</w:t>
      </w:r>
      <w:r w:rsidR="00597EBF">
        <w:t xml:space="preserve">he engineering investigations </w:t>
      </w:r>
      <w:r w:rsidR="00AD5017">
        <w:t xml:space="preserve">and </w:t>
      </w:r>
      <w:r w:rsidR="004A400C">
        <w:t>T</w:t>
      </w:r>
      <w:r w:rsidR="00AD5017">
        <w:t xml:space="preserve">echnical </w:t>
      </w:r>
      <w:r w:rsidR="004A400C">
        <w:t xml:space="preserve">Data </w:t>
      </w:r>
      <w:r w:rsidR="00AD5017">
        <w:t xml:space="preserve">review activities </w:t>
      </w:r>
      <w:r w:rsidR="00597EBF">
        <w:t>unde</w:t>
      </w:r>
      <w:r w:rsidR="000A2EF0">
        <w:t>rtaken</w:t>
      </w:r>
      <w:r w:rsidR="00AD5017" w:rsidRPr="00AD5017">
        <w:t xml:space="preserve"> </w:t>
      </w:r>
      <w:r w:rsidR="00AD5017">
        <w:t>including any</w:t>
      </w:r>
      <w:r w:rsidR="000A2EF0">
        <w:t xml:space="preserve"> </w:t>
      </w:r>
      <w:r w:rsidR="000A2EF0" w:rsidRPr="00AD5017">
        <w:t>significant</w:t>
      </w:r>
      <w:r w:rsidR="000A2EF0">
        <w:t xml:space="preserve"> outcomes</w:t>
      </w:r>
      <w:r w:rsidR="00AD5017">
        <w:t xml:space="preserve"> or recommendations resulting from them</w:t>
      </w:r>
      <w:r>
        <w:t>;</w:t>
      </w:r>
    </w:p>
    <w:p w14:paraId="4D159A2D" w14:textId="77777777" w:rsidR="00AD5017" w:rsidRDefault="00AD5017" w:rsidP="00281A49">
      <w:pPr>
        <w:pStyle w:val="SOWSubL1-ASDEFCON"/>
      </w:pPr>
      <w:r>
        <w:t xml:space="preserve">Configuration Management activities, including details of </w:t>
      </w:r>
      <w:r w:rsidR="00B476CC">
        <w:t xml:space="preserve">any </w:t>
      </w:r>
      <w:r>
        <w:t>audits conducted and findings;</w:t>
      </w:r>
    </w:p>
    <w:p w14:paraId="50C895CD" w14:textId="77777777" w:rsidR="00597EBF" w:rsidRDefault="00597EBF" w:rsidP="00281A49">
      <w:pPr>
        <w:pStyle w:val="SOWSubL1-ASDEFCON"/>
      </w:pPr>
      <w:r>
        <w:t>T</w:t>
      </w:r>
      <w:r w:rsidR="00D5519C">
        <w:t xml:space="preserve">echnical </w:t>
      </w:r>
      <w:r>
        <w:t>I</w:t>
      </w:r>
      <w:r w:rsidR="00D5519C">
        <w:t>nstruction</w:t>
      </w:r>
      <w:r>
        <w:t xml:space="preserve">s </w:t>
      </w:r>
      <w:r w:rsidR="00AD5017">
        <w:t xml:space="preserve">(TIs) </w:t>
      </w:r>
      <w:r>
        <w:t>and M</w:t>
      </w:r>
      <w:r w:rsidR="00D5519C">
        <w:t xml:space="preserve">odification </w:t>
      </w:r>
      <w:r>
        <w:t>O</w:t>
      </w:r>
      <w:r w:rsidR="00D5519C">
        <w:t>rder</w:t>
      </w:r>
      <w:r>
        <w:t xml:space="preserve">s </w:t>
      </w:r>
      <w:r w:rsidR="00AD5017">
        <w:t xml:space="preserve">(MOs) that were under </w:t>
      </w:r>
      <w:r>
        <w:t>develop</w:t>
      </w:r>
      <w:r w:rsidR="00AD5017">
        <w:t>ment during the reporting period, separate from an ECP program, and an account of those that were completed</w:t>
      </w:r>
      <w:r w:rsidR="00D5519C">
        <w:t>;</w:t>
      </w:r>
    </w:p>
    <w:p w14:paraId="3A27B111" w14:textId="3D147960" w:rsidR="00597EBF" w:rsidRDefault="00B476CC" w:rsidP="00281A49">
      <w:pPr>
        <w:pStyle w:val="SOWSubL1-ASDEFCON"/>
      </w:pPr>
      <w:r>
        <w:t>safety</w:t>
      </w:r>
      <w:r w:rsidR="00BA7613">
        <w:t>, security,</w:t>
      </w:r>
      <w:r w:rsidR="00597EBF">
        <w:t xml:space="preserve"> and </w:t>
      </w:r>
      <w:r w:rsidR="00BA7613">
        <w:t xml:space="preserve">other </w:t>
      </w:r>
      <w:r w:rsidR="00597EBF">
        <w:t>engineering analyses undertaken</w:t>
      </w:r>
      <w:r w:rsidR="00BA7613" w:rsidRPr="00BA7613">
        <w:t xml:space="preserve"> </w:t>
      </w:r>
      <w:r w:rsidR="00BA7613">
        <w:t>(eg, for supportability)</w:t>
      </w:r>
      <w:r w:rsidR="00597EBF">
        <w:t xml:space="preserve">, </w:t>
      </w:r>
      <w:r w:rsidR="00AD5017">
        <w:t xml:space="preserve">including </w:t>
      </w:r>
      <w:r w:rsidR="00D5519C">
        <w:t>any</w:t>
      </w:r>
      <w:r w:rsidR="00597EBF">
        <w:t xml:space="preserve"> significant outcome</w:t>
      </w:r>
      <w:r w:rsidR="00D5519C">
        <w:t xml:space="preserve">s </w:t>
      </w:r>
      <w:r w:rsidR="004A400C">
        <w:t xml:space="preserve">or recommendations </w:t>
      </w:r>
      <w:r w:rsidR="00D5519C">
        <w:t>resulting from the</w:t>
      </w:r>
      <w:r w:rsidR="00AD5017">
        <w:t>m</w:t>
      </w:r>
      <w:r w:rsidR="00D5519C">
        <w:t>;</w:t>
      </w:r>
    </w:p>
    <w:p w14:paraId="2D7FA913" w14:textId="7E1A2449" w:rsidR="00B7576C" w:rsidRDefault="00BA7613" w:rsidP="00281A49">
      <w:pPr>
        <w:pStyle w:val="SOWSubL1-ASDEFCON"/>
      </w:pPr>
      <w:r>
        <w:t>in relation to system security</w:t>
      </w:r>
      <w:r w:rsidR="002E1218" w:rsidRPr="002E1218">
        <w:t xml:space="preserve"> </w:t>
      </w:r>
      <w:r w:rsidR="002E1218">
        <w:t>for the relevant Products</w:t>
      </w:r>
      <w:r w:rsidR="00B7576C">
        <w:t>:</w:t>
      </w:r>
    </w:p>
    <w:p w14:paraId="19AE4F00" w14:textId="34458119" w:rsidR="00B7576C" w:rsidRDefault="00BA7613" w:rsidP="00707101">
      <w:pPr>
        <w:pStyle w:val="SOWSubL2-ASDEFCON"/>
      </w:pPr>
      <w:r>
        <w:t>any new</w:t>
      </w:r>
      <w:r w:rsidRPr="00BA7613">
        <w:t xml:space="preserve"> </w:t>
      </w:r>
      <w:r>
        <w:t>security vulnerabilities identified</w:t>
      </w:r>
      <w:r w:rsidR="00B7576C">
        <w:t>;</w:t>
      </w:r>
    </w:p>
    <w:p w14:paraId="3CE1A071" w14:textId="3C4D3F77" w:rsidR="00B7576C" w:rsidRDefault="00BA7613" w:rsidP="00707101">
      <w:pPr>
        <w:pStyle w:val="SOWSubL2-ASDEFCON"/>
      </w:pPr>
      <w:r>
        <w:t>any security incidents</w:t>
      </w:r>
      <w:r w:rsidR="00B7576C">
        <w:t>;</w:t>
      </w:r>
    </w:p>
    <w:p w14:paraId="59359C3E" w14:textId="6A20BAC4" w:rsidR="00BA7613" w:rsidRDefault="00BA7613" w:rsidP="00707101">
      <w:pPr>
        <w:pStyle w:val="SOWSubL2-ASDEFCON"/>
      </w:pPr>
      <w:r>
        <w:t>any requirement to enact the Business Continuity and Disaster Recovery Plan (BDCRP);</w:t>
      </w:r>
      <w:r w:rsidR="00B7576C">
        <w:t xml:space="preserve"> and</w:t>
      </w:r>
    </w:p>
    <w:p w14:paraId="756EE631" w14:textId="3B13BE9A" w:rsidR="00B7576C" w:rsidRDefault="00B7576C" w:rsidP="00707101">
      <w:pPr>
        <w:pStyle w:val="SOWSubL2-ASDEFCON"/>
      </w:pPr>
      <w:r>
        <w:t>the actions taken or planned to be undertaken in respect of the above;</w:t>
      </w:r>
    </w:p>
    <w:p w14:paraId="6EFF1C9D" w14:textId="77777777" w:rsidR="0025049B" w:rsidRDefault="00205283" w:rsidP="00281A49">
      <w:pPr>
        <w:pStyle w:val="SOWSubL1-ASDEFCON"/>
      </w:pPr>
      <w:r>
        <w:t>S</w:t>
      </w:r>
      <w:r w:rsidR="00597EBF">
        <w:t>oftware</w:t>
      </w:r>
      <w:r w:rsidR="004A400C">
        <w:t>-s</w:t>
      </w:r>
      <w:r w:rsidR="00597EBF">
        <w:t>upport activities</w:t>
      </w:r>
      <w:r w:rsidR="00AD5017">
        <w:t xml:space="preserve">, </w:t>
      </w:r>
      <w:r w:rsidR="0025049B">
        <w:t>including:</w:t>
      </w:r>
    </w:p>
    <w:p w14:paraId="48F1A248" w14:textId="35D812D0" w:rsidR="0025049B" w:rsidRDefault="0025049B" w:rsidP="004F5A1A">
      <w:pPr>
        <w:pStyle w:val="SOWSubL2-ASDEFCON"/>
      </w:pPr>
      <w:r>
        <w:t xml:space="preserve">a </w:t>
      </w:r>
      <w:r w:rsidR="005A1A59">
        <w:t>list</w:t>
      </w:r>
      <w:r w:rsidR="00106EE7">
        <w:t xml:space="preserve"> of</w:t>
      </w:r>
      <w:r w:rsidR="005A1A59">
        <w:t xml:space="preserve"> </w:t>
      </w:r>
      <w:r w:rsidR="00597EBF">
        <w:t xml:space="preserve">the </w:t>
      </w:r>
      <w:r w:rsidR="000A2EF0">
        <w:t xml:space="preserve">Software Change Requests </w:t>
      </w:r>
      <w:r w:rsidR="00AD5017">
        <w:t>(S</w:t>
      </w:r>
      <w:r w:rsidR="00645DB8">
        <w:t>W</w:t>
      </w:r>
      <w:r w:rsidR="00AD5017">
        <w:t xml:space="preserve">CRs) </w:t>
      </w:r>
      <w:r w:rsidR="000A2EF0">
        <w:t>raised</w:t>
      </w:r>
      <w:r w:rsidR="00106EE7">
        <w:t>,</w:t>
      </w:r>
      <w:r w:rsidR="005A1A59">
        <w:t xml:space="preserve"> </w:t>
      </w:r>
      <w:r>
        <w:t>closed</w:t>
      </w:r>
      <w:r w:rsidR="00106EE7">
        <w:t>, and those remaining open from prior reporting periods</w:t>
      </w:r>
      <w:r>
        <w:t>;</w:t>
      </w:r>
      <w:r w:rsidR="005A1A59">
        <w:t xml:space="preserve"> and </w:t>
      </w:r>
    </w:p>
    <w:p w14:paraId="1FC0999E" w14:textId="271E5977" w:rsidR="00597EBF" w:rsidRDefault="0025049B" w:rsidP="004F5A1A">
      <w:pPr>
        <w:pStyle w:val="SOWSubL2-ASDEFCON"/>
      </w:pPr>
      <w:r>
        <w:t xml:space="preserve">a </w:t>
      </w:r>
      <w:r w:rsidR="005A1A59">
        <w:t>summar</w:t>
      </w:r>
      <w:r>
        <w:t>y</w:t>
      </w:r>
      <w:r w:rsidR="005A1A59">
        <w:t xml:space="preserve"> of </w:t>
      </w:r>
      <w:r>
        <w:t xml:space="preserve">all open </w:t>
      </w:r>
      <w:r w:rsidR="005A1A59">
        <w:t>Software Change Proposals (SWCP</w:t>
      </w:r>
      <w:r w:rsidR="00282A6F">
        <w:t>s</w:t>
      </w:r>
      <w:r w:rsidR="005A1A59">
        <w:t>)</w:t>
      </w:r>
      <w:r w:rsidR="00106EE7">
        <w:t>,</w:t>
      </w:r>
      <w:r>
        <w:t xml:space="preserve"> and those</w:t>
      </w:r>
      <w:r w:rsidR="00597EBF">
        <w:t xml:space="preserve"> completed</w:t>
      </w:r>
      <w:r>
        <w:t xml:space="preserve"> during the reporting period</w:t>
      </w:r>
      <w:r w:rsidR="00AD5017">
        <w:t xml:space="preserve">, </w:t>
      </w:r>
      <w:r>
        <w:t xml:space="preserve">including </w:t>
      </w:r>
      <w:r w:rsidR="00AD5017">
        <w:t xml:space="preserve">the </w:t>
      </w:r>
      <w:r>
        <w:t xml:space="preserve">progress made and the </w:t>
      </w:r>
      <w:r w:rsidR="00597EBF">
        <w:t xml:space="preserve">total </w:t>
      </w:r>
      <w:r w:rsidR="00D5519C">
        <w:t>number of programming days used;</w:t>
      </w:r>
      <w:r w:rsidR="001A6896">
        <w:t xml:space="preserve"> and</w:t>
      </w:r>
    </w:p>
    <w:p w14:paraId="3AD1FDF8" w14:textId="0608F720" w:rsidR="00597EBF" w:rsidRDefault="00D5519C" w:rsidP="00281A49">
      <w:pPr>
        <w:pStyle w:val="SOWSubL1-ASDEFCON"/>
      </w:pPr>
      <w:r>
        <w:t xml:space="preserve">progress and significant issues </w:t>
      </w:r>
      <w:r w:rsidR="00AE3AAA">
        <w:t xml:space="preserve">for </w:t>
      </w:r>
      <w:r w:rsidR="00597EBF">
        <w:t xml:space="preserve">hardware </w:t>
      </w:r>
      <w:r w:rsidR="00AE3AAA">
        <w:t>and/</w:t>
      </w:r>
      <w:r w:rsidR="00597EBF">
        <w:t xml:space="preserve">or </w:t>
      </w:r>
      <w:r w:rsidR="00205283">
        <w:t>S</w:t>
      </w:r>
      <w:r w:rsidR="00597EBF">
        <w:t>oftware modifications</w:t>
      </w:r>
      <w:r w:rsidR="00AE3AAA" w:rsidRPr="00AE3AAA">
        <w:t xml:space="preserve"> </w:t>
      </w:r>
      <w:r w:rsidR="00AE3AAA">
        <w:t>being developed</w:t>
      </w:r>
      <w:r w:rsidR="00AE3AAA" w:rsidRPr="00AE3AAA">
        <w:t xml:space="preserve"> </w:t>
      </w:r>
      <w:r w:rsidR="00AE3AAA">
        <w:t xml:space="preserve">under ECPs </w:t>
      </w:r>
      <w:r w:rsidR="00B476CC">
        <w:t xml:space="preserve">and SWCPs </w:t>
      </w:r>
      <w:r w:rsidR="00AE3AAA">
        <w:t>(</w:t>
      </w:r>
      <w:r w:rsidR="004A400C">
        <w:t xml:space="preserve">with </w:t>
      </w:r>
      <w:r w:rsidR="00AE3AAA">
        <w:t xml:space="preserve">the CSSR </w:t>
      </w:r>
      <w:r w:rsidR="004A400C">
        <w:t xml:space="preserve">only required to </w:t>
      </w:r>
      <w:r w:rsidR="00AE3AAA">
        <w:t>summarise th</w:t>
      </w:r>
      <w:r w:rsidR="004A400C">
        <w:t>is</w:t>
      </w:r>
      <w:r w:rsidR="00AE3AAA">
        <w:t xml:space="preserve"> information</w:t>
      </w:r>
      <w:r w:rsidR="004A400C">
        <w:t>,</w:t>
      </w:r>
      <w:r w:rsidR="00AE3AAA">
        <w:t xml:space="preserve"> refer</w:t>
      </w:r>
      <w:r w:rsidR="004A400C">
        <w:t>ring</w:t>
      </w:r>
      <w:r w:rsidR="00AE3AAA">
        <w:t xml:space="preserve"> to the applicable ECP</w:t>
      </w:r>
      <w:r w:rsidR="00B476CC">
        <w:t>/SWCP</w:t>
      </w:r>
      <w:r w:rsidR="00AE3AAA">
        <w:t xml:space="preserve"> for additional detail</w:t>
      </w:r>
      <w:r w:rsidR="004A400C">
        <w:t>s</w:t>
      </w:r>
      <w:r w:rsidR="00BD2500">
        <w:t>)</w:t>
      </w:r>
      <w:r w:rsidR="001A6896">
        <w:t>.</w:t>
      </w:r>
    </w:p>
    <w:p w14:paraId="2508D615" w14:textId="77777777" w:rsidR="0017738E" w:rsidRDefault="0017738E" w:rsidP="00281A49">
      <w:pPr>
        <w:pStyle w:val="SOWHL3-ASDEFCON"/>
      </w:pPr>
      <w:r>
        <w:t>Service Delivery Activities – Maintenance Services</w:t>
      </w:r>
    </w:p>
    <w:p w14:paraId="5F09A5F0" w14:textId="77777777" w:rsidR="00ED3A5B" w:rsidRDefault="0046779D" w:rsidP="00281A49">
      <w:pPr>
        <w:pStyle w:val="SOWTL4-ASDEFCON"/>
      </w:pPr>
      <w:r>
        <w:t>If</w:t>
      </w:r>
      <w:r w:rsidR="00ED3A5B">
        <w:t xml:space="preserve"> Maintenance Services are required under the Contract</w:t>
      </w:r>
      <w:r w:rsidR="00102CC8">
        <w:t>,</w:t>
      </w:r>
      <w:r w:rsidR="00ED3A5B">
        <w:t xml:space="preserve"> the CSSR shall </w:t>
      </w:r>
      <w:r w:rsidR="00FC477D">
        <w:t>include, for the reporting period and as required by the Contract, details of</w:t>
      </w:r>
      <w:r w:rsidR="00ED3A5B">
        <w:t>:</w:t>
      </w:r>
    </w:p>
    <w:p w14:paraId="102FDEE1" w14:textId="77777777" w:rsidR="00BB1E65" w:rsidRDefault="00BB1E65" w:rsidP="00281A49">
      <w:pPr>
        <w:pStyle w:val="SOWSubL1-ASDEFCON"/>
      </w:pPr>
      <w:r w:rsidRPr="00BB1E65">
        <w:t>the number and type of scheduled servicings (</w:t>
      </w:r>
      <w:r>
        <w:t xml:space="preserve">eg, </w:t>
      </w:r>
      <w:r w:rsidRPr="00BB1E65">
        <w:t xml:space="preserve">of </w:t>
      </w:r>
      <w:r>
        <w:t xml:space="preserve">the </w:t>
      </w:r>
      <w:r w:rsidRPr="00BB1E65">
        <w:t xml:space="preserve">Mission System or </w:t>
      </w:r>
      <w:r>
        <w:t xml:space="preserve">other </w:t>
      </w:r>
      <w:r w:rsidRPr="00BB1E65">
        <w:t>major</w:t>
      </w:r>
      <w:r>
        <w:t xml:space="preserve"> Products </w:t>
      </w:r>
      <w:r w:rsidR="00B476CC">
        <w:t>B</w:t>
      </w:r>
      <w:r>
        <w:t xml:space="preserve">eing </w:t>
      </w:r>
      <w:r w:rsidR="00B476CC">
        <w:t>S</w:t>
      </w:r>
      <w:r>
        <w:t>upported</w:t>
      </w:r>
      <w:r w:rsidRPr="00BB1E65">
        <w:t>) undertaken and any significant delays or issues encountered</w:t>
      </w:r>
      <w:r>
        <w:t>;</w:t>
      </w:r>
    </w:p>
    <w:p w14:paraId="1786066D" w14:textId="77777777" w:rsidR="00BB1E65" w:rsidRDefault="00BB1E65" w:rsidP="00281A49">
      <w:pPr>
        <w:pStyle w:val="SOWSubL1-ASDEFCON"/>
      </w:pPr>
      <w:r>
        <w:t>any significant Corrective Maintenance activities undertaken;</w:t>
      </w:r>
    </w:p>
    <w:p w14:paraId="0BB14F47" w14:textId="77777777" w:rsidR="00ED3A5B" w:rsidRDefault="005801E2" w:rsidP="00281A49">
      <w:pPr>
        <w:pStyle w:val="SOWSubL1-ASDEFCON"/>
      </w:pPr>
      <w:r>
        <w:t xml:space="preserve">incorporation of </w:t>
      </w:r>
      <w:r w:rsidR="00FD26D3">
        <w:t xml:space="preserve">TIs </w:t>
      </w:r>
      <w:r w:rsidR="00ED3A5B">
        <w:t xml:space="preserve">and </w:t>
      </w:r>
      <w:r w:rsidR="00FD26D3">
        <w:t>MOs</w:t>
      </w:r>
      <w:r w:rsidR="00ED3A5B">
        <w:t xml:space="preserve">, </w:t>
      </w:r>
      <w:r w:rsidR="00FD26D3">
        <w:t>including the number completed,</w:t>
      </w:r>
      <w:r w:rsidR="00ED3A5B">
        <w:t xml:space="preserve"> the number </w:t>
      </w:r>
      <w:r w:rsidR="000A2EF0">
        <w:t>in progress</w:t>
      </w:r>
      <w:r w:rsidR="00FD26D3">
        <w:t>,</w:t>
      </w:r>
      <w:r w:rsidR="000A2EF0">
        <w:t xml:space="preserve"> and the number </w:t>
      </w:r>
      <w:r w:rsidR="00FD26D3">
        <w:t>remaining</w:t>
      </w:r>
      <w:r w:rsidR="00ED3A5B">
        <w:t>;</w:t>
      </w:r>
    </w:p>
    <w:p w14:paraId="2C3B1BCE" w14:textId="77777777" w:rsidR="00C96382" w:rsidRDefault="00C96382" w:rsidP="00281A49">
      <w:pPr>
        <w:pStyle w:val="SOWSubL1-ASDEFCON"/>
      </w:pPr>
      <w:r>
        <w:t xml:space="preserve">observations </w:t>
      </w:r>
      <w:r w:rsidR="00FD26D3" w:rsidRPr="00475F9F">
        <w:t xml:space="preserve">made by the Contractor regarding </w:t>
      </w:r>
      <w:r w:rsidR="00B476CC">
        <w:t xml:space="preserve">the </w:t>
      </w:r>
      <w:r w:rsidR="00FD26D3" w:rsidRPr="00475F9F">
        <w:t xml:space="preserve">suitability of </w:t>
      </w:r>
      <w:r w:rsidR="00FD26D3">
        <w:t>maintenance publications, including instructions for the</w:t>
      </w:r>
      <w:r w:rsidR="00ED3A5B">
        <w:t xml:space="preserve"> </w:t>
      </w:r>
      <w:r w:rsidR="00FD26D3">
        <w:t>TIs</w:t>
      </w:r>
      <w:r w:rsidR="00ED3A5B">
        <w:t xml:space="preserve"> and </w:t>
      </w:r>
      <w:r w:rsidR="00FD26D3">
        <w:t>MOs</w:t>
      </w:r>
      <w:r>
        <w:t>, and any significant problems encountered</w:t>
      </w:r>
      <w:r w:rsidR="008C16E2">
        <w:t>;</w:t>
      </w:r>
    </w:p>
    <w:p w14:paraId="72A66C79" w14:textId="77777777" w:rsidR="00FD26D3" w:rsidRDefault="00C96382" w:rsidP="00281A49">
      <w:pPr>
        <w:pStyle w:val="SOWSubL1-ASDEFCON"/>
      </w:pPr>
      <w:r>
        <w:t xml:space="preserve">each (if any) Defect </w:t>
      </w:r>
      <w:r w:rsidR="00FD26D3">
        <w:t>r</w:t>
      </w:r>
      <w:r>
        <w:t>eport submitt</w:t>
      </w:r>
      <w:r w:rsidR="00ED3A5B">
        <w:t>ed</w:t>
      </w:r>
      <w:r w:rsidR="00FD26D3">
        <w:t>,</w:t>
      </w:r>
      <w:r w:rsidR="00ED3A5B">
        <w:t xml:space="preserve"> including</w:t>
      </w:r>
      <w:r w:rsidR="00FD26D3">
        <w:t>:</w:t>
      </w:r>
    </w:p>
    <w:p w14:paraId="759C5876" w14:textId="77777777" w:rsidR="00FD26D3" w:rsidRDefault="00C96382" w:rsidP="00281A49">
      <w:pPr>
        <w:pStyle w:val="SOWSubL2-ASDEFCON"/>
      </w:pPr>
      <w:r>
        <w:t xml:space="preserve">the nature of the </w:t>
      </w:r>
      <w:r w:rsidR="00FD26D3">
        <w:t>D</w:t>
      </w:r>
      <w:r>
        <w:t>efect</w:t>
      </w:r>
      <w:r w:rsidR="00FD26D3">
        <w:t xml:space="preserve"> or unexp</w:t>
      </w:r>
      <w:r w:rsidR="00E750A8">
        <w:t>ect</w:t>
      </w:r>
      <w:r w:rsidR="00FD26D3">
        <w:t>ed failure mode</w:t>
      </w:r>
      <w:r w:rsidR="000F23C7">
        <w:t>;</w:t>
      </w:r>
    </w:p>
    <w:p w14:paraId="09FAA679" w14:textId="77777777" w:rsidR="00FD26D3" w:rsidRDefault="00C96382" w:rsidP="00281A49">
      <w:pPr>
        <w:pStyle w:val="SOWSubL2-ASDEFCON"/>
      </w:pPr>
      <w:r>
        <w:t>the number of occurrences</w:t>
      </w:r>
      <w:r w:rsidR="000F23C7">
        <w:t>;</w:t>
      </w:r>
    </w:p>
    <w:p w14:paraId="6FD13051" w14:textId="77777777" w:rsidR="00FD26D3" w:rsidRDefault="00C96382" w:rsidP="00281A49">
      <w:pPr>
        <w:pStyle w:val="SOWSubL2-ASDEFCON"/>
      </w:pPr>
      <w:r>
        <w:t xml:space="preserve">the likely </w:t>
      </w:r>
      <w:r w:rsidR="00FD26D3">
        <w:t xml:space="preserve">physical </w:t>
      </w:r>
      <w:r>
        <w:t xml:space="preserve">cause of the </w:t>
      </w:r>
      <w:r w:rsidR="00FD26D3">
        <w:t>D</w:t>
      </w:r>
      <w:r>
        <w:t>efect</w:t>
      </w:r>
      <w:r w:rsidR="00FD26D3">
        <w:t xml:space="preserve"> or unexpected failure mode</w:t>
      </w:r>
      <w:r>
        <w:t>, and</w:t>
      </w:r>
      <w:r w:rsidR="00FD26D3">
        <w:t xml:space="preserve"> possible root cause (eg</w:t>
      </w:r>
      <w:r w:rsidR="00E750A8">
        <w:t>,</w:t>
      </w:r>
      <w:r w:rsidR="00FD26D3">
        <w:t xml:space="preserve"> </w:t>
      </w:r>
      <w:r w:rsidR="00E750A8">
        <w:t>L</w:t>
      </w:r>
      <w:r w:rsidR="00FD26D3">
        <w:t xml:space="preserve">atent Defect or linked to </w:t>
      </w:r>
      <w:r>
        <w:t>processes</w:t>
      </w:r>
      <w:r w:rsidR="00FD26D3">
        <w:t xml:space="preserve"> or </w:t>
      </w:r>
      <w:r>
        <w:t>staff training</w:t>
      </w:r>
      <w:r w:rsidR="00FD26D3">
        <w:t>)</w:t>
      </w:r>
      <w:r w:rsidR="00ED3A5B">
        <w:t>;</w:t>
      </w:r>
    </w:p>
    <w:p w14:paraId="473794C0" w14:textId="77777777" w:rsidR="00C96382" w:rsidRDefault="00FD26D3" w:rsidP="00281A49">
      <w:pPr>
        <w:pStyle w:val="SOWSubL2-ASDEFCON"/>
      </w:pPr>
      <w:r>
        <w:t xml:space="preserve">cross-reference to any related engineering analyses; </w:t>
      </w:r>
      <w:r w:rsidR="000D0505">
        <w:t>and</w:t>
      </w:r>
    </w:p>
    <w:p w14:paraId="3A52775F" w14:textId="77777777" w:rsidR="00FD26D3" w:rsidRDefault="00FD26D3" w:rsidP="00281A49">
      <w:pPr>
        <w:pStyle w:val="SOWSubL2-ASDEFCON"/>
      </w:pPr>
      <w:r>
        <w:t xml:space="preserve">recommendations or </w:t>
      </w:r>
      <w:r w:rsidRPr="00475F9F">
        <w:t xml:space="preserve">the measures </w:t>
      </w:r>
      <w:r>
        <w:t>already under</w:t>
      </w:r>
      <w:r w:rsidRPr="00475F9F">
        <w:t xml:space="preserve">taken to avoid future </w:t>
      </w:r>
      <w:r>
        <w:t>D</w:t>
      </w:r>
      <w:r w:rsidRPr="00475F9F">
        <w:t xml:space="preserve">efects </w:t>
      </w:r>
      <w:r>
        <w:t xml:space="preserve">or failure modes </w:t>
      </w:r>
      <w:r w:rsidRPr="00475F9F">
        <w:t xml:space="preserve">of </w:t>
      </w:r>
      <w:r>
        <w:t xml:space="preserve">a </w:t>
      </w:r>
      <w:r w:rsidRPr="00475F9F">
        <w:t>similar nature</w:t>
      </w:r>
      <w:r w:rsidR="000F23C7">
        <w:t>;</w:t>
      </w:r>
      <w:r w:rsidR="001A6896">
        <w:t xml:space="preserve"> and</w:t>
      </w:r>
    </w:p>
    <w:p w14:paraId="08BA4764" w14:textId="77777777" w:rsidR="00C96382" w:rsidRDefault="00C96382" w:rsidP="00281A49">
      <w:pPr>
        <w:pStyle w:val="SOWSubL1-ASDEFCON"/>
      </w:pPr>
      <w:r>
        <w:t xml:space="preserve">each </w:t>
      </w:r>
      <w:r w:rsidR="00FD26D3">
        <w:t>RI</w:t>
      </w:r>
      <w:r>
        <w:t xml:space="preserve">, by type and numbers of, which have been identified as </w:t>
      </w:r>
      <w:r w:rsidR="00E750A8">
        <w:t>Beyond Physical Repair (BPR)</w:t>
      </w:r>
      <w:r w:rsidR="00FD26D3">
        <w:t xml:space="preserve"> </w:t>
      </w:r>
      <w:r>
        <w:t>or B</w:t>
      </w:r>
      <w:r w:rsidR="00C51C80">
        <w:t>eyond Economic Repair</w:t>
      </w:r>
      <w:r w:rsidR="00FD26D3">
        <w:t xml:space="preserve"> (BER)</w:t>
      </w:r>
      <w:r w:rsidR="000D0505">
        <w:t>.</w:t>
      </w:r>
    </w:p>
    <w:p w14:paraId="6D516C91" w14:textId="77777777" w:rsidR="0017738E" w:rsidRDefault="0017738E" w:rsidP="00281A49">
      <w:pPr>
        <w:pStyle w:val="SOWHL3-ASDEFCON"/>
      </w:pPr>
      <w:r>
        <w:t>Service Delivery Activities – Supply Services</w:t>
      </w:r>
    </w:p>
    <w:p w14:paraId="67BEDB14" w14:textId="77777777" w:rsidR="00ED3A5B" w:rsidRPr="00FC477D" w:rsidRDefault="0046779D" w:rsidP="00281A49">
      <w:pPr>
        <w:pStyle w:val="SOWTL4-ASDEFCON"/>
      </w:pPr>
      <w:r>
        <w:t>If</w:t>
      </w:r>
      <w:r w:rsidR="00C51C80" w:rsidRPr="00FC477D">
        <w:t xml:space="preserve"> Supply Services are required under the Contract</w:t>
      </w:r>
      <w:r w:rsidR="00102CC8">
        <w:t>,</w:t>
      </w:r>
      <w:r w:rsidR="00C51C80" w:rsidRPr="00FC477D">
        <w:t xml:space="preserve"> the CSSR shall </w:t>
      </w:r>
      <w:r w:rsidR="00FC477D">
        <w:t>include, for the reporting period and as required by the Contract, details of</w:t>
      </w:r>
      <w:r w:rsidR="00C51C80" w:rsidRPr="00FC477D">
        <w:t>:</w:t>
      </w:r>
    </w:p>
    <w:p w14:paraId="1FE77764" w14:textId="77777777" w:rsidR="00BB1E65" w:rsidRDefault="00BB1E65" w:rsidP="00281A49">
      <w:pPr>
        <w:pStyle w:val="SOWSubL1-ASDEFCON"/>
      </w:pPr>
      <w:r>
        <w:t>any significant changes in Stock Item levels;</w:t>
      </w:r>
    </w:p>
    <w:p w14:paraId="0DDC0B1A" w14:textId="77777777" w:rsidR="00911266" w:rsidRDefault="00911266" w:rsidP="00281A49">
      <w:pPr>
        <w:pStyle w:val="SOWSubL1-ASDEFCON"/>
      </w:pPr>
      <w:r>
        <w:t>total</w:t>
      </w:r>
      <w:r w:rsidRPr="00237784">
        <w:t xml:space="preserve"> </w:t>
      </w:r>
      <w:r>
        <w:t>number of shipments made</w:t>
      </w:r>
      <w:r w:rsidR="004B79FC">
        <w:t>;</w:t>
      </w:r>
    </w:p>
    <w:p w14:paraId="4DA29AC5" w14:textId="77777777" w:rsidR="00911266" w:rsidRDefault="00911266" w:rsidP="00281A49">
      <w:pPr>
        <w:pStyle w:val="SOWSubL1-ASDEFCON"/>
      </w:pPr>
      <w:r>
        <w:t>the numbers of Stock movements under:</w:t>
      </w:r>
    </w:p>
    <w:p w14:paraId="7218457D" w14:textId="77777777" w:rsidR="00911266" w:rsidRDefault="00911266" w:rsidP="00281A49">
      <w:pPr>
        <w:pStyle w:val="SOWSubL2-ASDEFCON"/>
      </w:pPr>
      <w:r w:rsidRPr="00656C1C">
        <w:t>FMS</w:t>
      </w:r>
      <w:r w:rsidR="002E26A3">
        <w:t>;</w:t>
      </w:r>
    </w:p>
    <w:p w14:paraId="282EC905" w14:textId="20FD2D24" w:rsidR="00911266" w:rsidRDefault="00B768E1" w:rsidP="00281A49">
      <w:pPr>
        <w:pStyle w:val="SOWSubL2-ASDEFCON"/>
      </w:pPr>
      <w:r>
        <w:t>Defect rectification / w</w:t>
      </w:r>
      <w:r w:rsidR="00911266">
        <w:t>arranty</w:t>
      </w:r>
      <w:r w:rsidR="002E26A3">
        <w:t>;</w:t>
      </w:r>
    </w:p>
    <w:p w14:paraId="25E27AFE" w14:textId="77777777" w:rsidR="00911266" w:rsidRDefault="00911266" w:rsidP="00281A49">
      <w:pPr>
        <w:pStyle w:val="SOWSubL2-ASDEFCON"/>
      </w:pPr>
      <w:r>
        <w:t>GFS</w:t>
      </w:r>
      <w:r w:rsidR="002E26A3">
        <w:t>;</w:t>
      </w:r>
      <w:r>
        <w:t xml:space="preserve"> and</w:t>
      </w:r>
    </w:p>
    <w:p w14:paraId="7C952242" w14:textId="77777777" w:rsidR="00911266" w:rsidRDefault="00911266" w:rsidP="00281A49">
      <w:pPr>
        <w:pStyle w:val="SOWSubL2-ASDEFCON"/>
      </w:pPr>
      <w:r>
        <w:t>disposal through Commonwealth channels;</w:t>
      </w:r>
    </w:p>
    <w:p w14:paraId="005042D4" w14:textId="77777777" w:rsidR="00091F7F" w:rsidRDefault="00911266" w:rsidP="00281A49">
      <w:pPr>
        <w:pStyle w:val="SOWSubL1-ASDEFCON"/>
      </w:pPr>
      <w:r>
        <w:t xml:space="preserve">any </w:t>
      </w:r>
      <w:r w:rsidR="00091F7F">
        <w:t xml:space="preserve">significant </w:t>
      </w:r>
      <w:r>
        <w:t>problems encountered during</w:t>
      </w:r>
      <w:r w:rsidR="00091F7F">
        <w:t xml:space="preserve"> Stock </w:t>
      </w:r>
      <w:r w:rsidR="00BB1E65">
        <w:t xml:space="preserve">Item </w:t>
      </w:r>
      <w:r>
        <w:t>movements</w:t>
      </w:r>
      <w:r w:rsidR="00091F7F">
        <w:t>;</w:t>
      </w:r>
    </w:p>
    <w:p w14:paraId="22207471" w14:textId="77777777" w:rsidR="00091F7F" w:rsidRDefault="00911266" w:rsidP="00281A49">
      <w:pPr>
        <w:pStyle w:val="SOWSubL1-ASDEFCON"/>
      </w:pPr>
      <w:r>
        <w:t>the numbers and value of procurements made on behalf of the Commonwealth for delivery to Commonwealth units;</w:t>
      </w:r>
      <w:r w:rsidR="001A6896">
        <w:t xml:space="preserve"> and</w:t>
      </w:r>
    </w:p>
    <w:p w14:paraId="521FDA15" w14:textId="77777777" w:rsidR="00911266" w:rsidRDefault="00911266" w:rsidP="00281A49">
      <w:pPr>
        <w:pStyle w:val="SOWSubL1-ASDEFCON"/>
      </w:pPr>
      <w:r>
        <w:t xml:space="preserve">the number of reports by Commonwealth units to the Contractor pertaining to the receipt of non-conforming </w:t>
      </w:r>
      <w:r w:rsidR="00E750A8">
        <w:t>Deliverables</w:t>
      </w:r>
      <w:r>
        <w:t>, if any</w:t>
      </w:r>
      <w:r w:rsidR="001A6896">
        <w:t>.</w:t>
      </w:r>
    </w:p>
    <w:p w14:paraId="2AFE4759" w14:textId="77777777" w:rsidR="0017738E" w:rsidRDefault="0017738E" w:rsidP="00281A49">
      <w:pPr>
        <w:pStyle w:val="SOWHL3-ASDEFCON"/>
      </w:pPr>
      <w:bookmarkStart w:id="9" w:name="_Ref277854146"/>
      <w:r>
        <w:t>Service Delivery Activities – Training Services</w:t>
      </w:r>
      <w:bookmarkEnd w:id="9"/>
    </w:p>
    <w:p w14:paraId="7803F480" w14:textId="77777777" w:rsidR="00C51C80" w:rsidRDefault="0046779D" w:rsidP="00281A49">
      <w:pPr>
        <w:pStyle w:val="SOWTL4-ASDEFCON"/>
      </w:pPr>
      <w:r>
        <w:t xml:space="preserve">If </w:t>
      </w:r>
      <w:r w:rsidR="00C51C80">
        <w:t>Training Services are required under the Contract</w:t>
      </w:r>
      <w:r w:rsidR="00102CC8">
        <w:t>,</w:t>
      </w:r>
      <w:r w:rsidR="00C51C80">
        <w:t xml:space="preserve"> the CSSR shall </w:t>
      </w:r>
      <w:r w:rsidR="00FC477D">
        <w:t>include, for the reporting period and as required by the Contract, details of</w:t>
      </w:r>
      <w:r w:rsidR="00C51C80">
        <w:t>:</w:t>
      </w:r>
    </w:p>
    <w:p w14:paraId="4AC7C42A" w14:textId="77777777" w:rsidR="00911266" w:rsidRDefault="00911266" w:rsidP="00281A49">
      <w:pPr>
        <w:pStyle w:val="SOWSubL1-ASDEFCON"/>
      </w:pPr>
      <w:r>
        <w:t>the name and quantity of each course or unit of a Training program (ie</w:t>
      </w:r>
      <w:r w:rsidR="00E750A8">
        <w:t>,</w:t>
      </w:r>
      <w:r>
        <w:t xml:space="preserve"> instructor-led course, on-line tuition, or other form of training program) conducted;</w:t>
      </w:r>
    </w:p>
    <w:p w14:paraId="6CBD6E39" w14:textId="200A92CA" w:rsidR="00911266" w:rsidRDefault="00911266" w:rsidP="00281A49">
      <w:pPr>
        <w:pStyle w:val="SOWSubL1-ASDEFCON"/>
      </w:pPr>
      <w:r>
        <w:t>analyses of each course or unit of a Training program provided, including:</w:t>
      </w:r>
    </w:p>
    <w:p w14:paraId="3A3A8149" w14:textId="2EA2BC9F" w:rsidR="00911266" w:rsidRDefault="00911266" w:rsidP="00281A49">
      <w:pPr>
        <w:pStyle w:val="SOWSubL2-ASDEFCON"/>
      </w:pPr>
      <w:r>
        <w:t>the number of trainees participating in each course or unit;</w:t>
      </w:r>
    </w:p>
    <w:p w14:paraId="717E9BAB" w14:textId="39D94385" w:rsidR="00911266" w:rsidRDefault="00911266" w:rsidP="00281A49">
      <w:pPr>
        <w:pStyle w:val="SOWSubL2-ASDEFCON"/>
      </w:pPr>
      <w:r>
        <w:t>the number of trainees deemed ‘competent’</w:t>
      </w:r>
      <w:r w:rsidRPr="000E13BF">
        <w:t xml:space="preserve"> </w:t>
      </w:r>
      <w:r>
        <w:t>and ‘not yet competent’;</w:t>
      </w:r>
    </w:p>
    <w:p w14:paraId="2126DA45" w14:textId="77777777" w:rsidR="00911266" w:rsidRDefault="00E750A8" w:rsidP="00281A49">
      <w:pPr>
        <w:pStyle w:val="SOWSubL2-ASDEFCON"/>
      </w:pPr>
      <w:r>
        <w:t xml:space="preserve">the </w:t>
      </w:r>
      <w:r w:rsidR="00911266">
        <w:t>number of trainees withdrawing during a Training program, if any;</w:t>
      </w:r>
      <w:r w:rsidR="00911266" w:rsidRPr="00AA2613">
        <w:t xml:space="preserve"> </w:t>
      </w:r>
      <w:r w:rsidR="00911266">
        <w:t>and</w:t>
      </w:r>
    </w:p>
    <w:p w14:paraId="6A905950" w14:textId="77777777" w:rsidR="00911266" w:rsidRDefault="00E750A8" w:rsidP="00281A49">
      <w:pPr>
        <w:pStyle w:val="SOWSubL2-ASDEFCON"/>
      </w:pPr>
      <w:r>
        <w:t xml:space="preserve">the </w:t>
      </w:r>
      <w:r w:rsidR="00911266">
        <w:t>number of qualifications or ‘statement of attainments’ issued;</w:t>
      </w:r>
    </w:p>
    <w:p w14:paraId="3EBF4082" w14:textId="77777777" w:rsidR="00911266" w:rsidRDefault="00911266" w:rsidP="00281A49">
      <w:pPr>
        <w:pStyle w:val="SOWSubL1-ASDEFCON"/>
      </w:pPr>
      <w:r>
        <w:t>train</w:t>
      </w:r>
      <w:r w:rsidR="00E750A8">
        <w:t>-</w:t>
      </w:r>
      <w:r>
        <w:t>the</w:t>
      </w:r>
      <w:r w:rsidR="00E750A8">
        <w:t>-</w:t>
      </w:r>
      <w:r>
        <w:t>trainer activities;</w:t>
      </w:r>
    </w:p>
    <w:p w14:paraId="4A1A8B06" w14:textId="77777777" w:rsidR="00911266" w:rsidRDefault="00911266" w:rsidP="00281A49">
      <w:pPr>
        <w:pStyle w:val="SOWSubL1-ASDEFCON"/>
      </w:pPr>
      <w:r>
        <w:t>progress on activities to review and upgrade Training materials, if applicable;</w:t>
      </w:r>
      <w:r w:rsidR="001A6896">
        <w:t xml:space="preserve"> and</w:t>
      </w:r>
    </w:p>
    <w:p w14:paraId="7754502D" w14:textId="77777777" w:rsidR="00911266" w:rsidRDefault="00911266" w:rsidP="00281A49">
      <w:pPr>
        <w:pStyle w:val="SOWSubL1-ASDEFCON"/>
      </w:pPr>
      <w:r>
        <w:t>the condition and serviceability of all Training Equipment.</w:t>
      </w:r>
    </w:p>
    <w:p w14:paraId="7894B6DF" w14:textId="77777777" w:rsidR="0017738E" w:rsidRDefault="0017738E" w:rsidP="00281A49">
      <w:pPr>
        <w:pStyle w:val="SOWHL3-ASDEFCON"/>
      </w:pPr>
      <w:bookmarkStart w:id="10" w:name="_Ref277854154"/>
      <w:r>
        <w:t>Service Delivery Activities – S&amp;Q Services</w:t>
      </w:r>
      <w:bookmarkEnd w:id="10"/>
    </w:p>
    <w:p w14:paraId="7C3871D5" w14:textId="5F00255F" w:rsidR="004B79FC" w:rsidRDefault="004B79FC" w:rsidP="00281A49">
      <w:pPr>
        <w:pStyle w:val="SOWTL4-ASDEFCON"/>
      </w:pPr>
      <w:r>
        <w:t xml:space="preserve">The CSSR shall include a status report in relation to S&amp;Q Services </w:t>
      </w:r>
      <w:r w:rsidR="00570373">
        <w:t xml:space="preserve">for </w:t>
      </w:r>
      <w:r>
        <w:t>the reporting period, including:</w:t>
      </w:r>
    </w:p>
    <w:p w14:paraId="1C73FD14" w14:textId="2B937353" w:rsidR="004B79FC" w:rsidRDefault="004B79FC" w:rsidP="00281A49">
      <w:pPr>
        <w:pStyle w:val="SOWSubL1-ASDEFCON"/>
      </w:pPr>
      <w:r>
        <w:t>details of S&amp;Q Services completed or in progress, including the commencement date for any S&amp;Q Services commenced;</w:t>
      </w:r>
    </w:p>
    <w:p w14:paraId="28C0B61E" w14:textId="77777777" w:rsidR="004B79FC" w:rsidRDefault="004B79FC" w:rsidP="00281A49">
      <w:pPr>
        <w:pStyle w:val="SOWSubL1-ASDEFCON"/>
      </w:pPr>
      <w:r>
        <w:t>details of quotations for S&amp;Q Services requested by the Commonwealth;</w:t>
      </w:r>
    </w:p>
    <w:p w14:paraId="04176C2D" w14:textId="77777777" w:rsidR="004B79FC" w:rsidRDefault="004B79FC" w:rsidP="00281A49">
      <w:pPr>
        <w:pStyle w:val="SOWSubL1-ASDEFCON"/>
      </w:pPr>
      <w:r>
        <w:t>details of quotations for S&amp;Q Services submitted by the Contractor;</w:t>
      </w:r>
      <w:r w:rsidR="001A6896">
        <w:t xml:space="preserve"> and</w:t>
      </w:r>
    </w:p>
    <w:p w14:paraId="119DB492" w14:textId="77777777" w:rsidR="004B79FC" w:rsidRPr="00A64411" w:rsidRDefault="004B79FC" w:rsidP="00281A49">
      <w:pPr>
        <w:pStyle w:val="SOWSubL1-ASDEFCON"/>
      </w:pPr>
      <w:r>
        <w:t>details of quotations for S&amp;Q Services Approved by the Commonwealth.</w:t>
      </w:r>
    </w:p>
    <w:p w14:paraId="6A24FDAF" w14:textId="77777777" w:rsidR="00666C01" w:rsidRPr="00FB65D8" w:rsidRDefault="00102CC8" w:rsidP="00281A49">
      <w:pPr>
        <w:pStyle w:val="SOWHL3-ASDEFCON"/>
      </w:pPr>
      <w:bookmarkStart w:id="11" w:name="_Ref277854161"/>
      <w:r>
        <w:t xml:space="preserve">Support Services </w:t>
      </w:r>
      <w:r w:rsidR="00666C01" w:rsidRPr="00FB65D8">
        <w:t>Schedule</w:t>
      </w:r>
      <w:bookmarkEnd w:id="11"/>
    </w:p>
    <w:p w14:paraId="282508B4" w14:textId="77777777" w:rsidR="00102CC8" w:rsidRDefault="00DB51BE" w:rsidP="00281A49">
      <w:pPr>
        <w:pStyle w:val="SOWTL4-ASDEFCON"/>
      </w:pPr>
      <w:r>
        <w:t xml:space="preserve">The CSSR shall </w:t>
      </w:r>
      <w:r w:rsidR="00666C01" w:rsidRPr="00FB65D8">
        <w:t xml:space="preserve">include </w:t>
      </w:r>
      <w:r>
        <w:t>a schedule of</w:t>
      </w:r>
      <w:r w:rsidR="00A03180">
        <w:t xml:space="preserve"> the</w:t>
      </w:r>
      <w:r w:rsidR="00102CC8">
        <w:t>:</w:t>
      </w:r>
    </w:p>
    <w:p w14:paraId="2FCBAAF9" w14:textId="77777777" w:rsidR="00102CC8" w:rsidRDefault="00666C01" w:rsidP="00281A49">
      <w:pPr>
        <w:pStyle w:val="SOWSubL1-ASDEFCON"/>
      </w:pPr>
      <w:r w:rsidRPr="00FB65D8">
        <w:t xml:space="preserve">projected events </w:t>
      </w:r>
      <w:r w:rsidR="00DB51BE">
        <w:t xml:space="preserve">and </w:t>
      </w:r>
      <w:r w:rsidR="00DB51BE" w:rsidRPr="009920EF">
        <w:t>activities associated with the provision of</w:t>
      </w:r>
      <w:r w:rsidR="00DB51BE">
        <w:t xml:space="preserve"> the applicable</w:t>
      </w:r>
      <w:r w:rsidR="00DB51BE" w:rsidRPr="00FB65D8">
        <w:t xml:space="preserve"> </w:t>
      </w:r>
      <w:r w:rsidRPr="00FB65D8">
        <w:t>Service</w:t>
      </w:r>
      <w:r w:rsidR="00DB51BE">
        <w:t>s</w:t>
      </w:r>
      <w:r w:rsidRPr="00FB65D8">
        <w:t xml:space="preserve"> for the next reporting period</w:t>
      </w:r>
      <w:r w:rsidR="00102CC8">
        <w:t>;</w:t>
      </w:r>
      <w:r w:rsidR="00DB51BE">
        <w:t xml:space="preserve"> and</w:t>
      </w:r>
    </w:p>
    <w:p w14:paraId="336AD42C" w14:textId="77777777" w:rsidR="00666C01" w:rsidRPr="00FB65D8" w:rsidRDefault="00DB51BE" w:rsidP="00281A49">
      <w:pPr>
        <w:pStyle w:val="SOWSubL1-ASDEFCON"/>
      </w:pPr>
      <w:r>
        <w:t xml:space="preserve">known events and activities </w:t>
      </w:r>
      <w:r w:rsidR="00102CC8" w:rsidRPr="009920EF">
        <w:t>associated with the provision of</w:t>
      </w:r>
      <w:r w:rsidR="00102CC8">
        <w:t xml:space="preserve"> the applicable</w:t>
      </w:r>
      <w:r w:rsidR="00102CC8" w:rsidRPr="00FB65D8">
        <w:t xml:space="preserve"> Service</w:t>
      </w:r>
      <w:r w:rsidR="00102CC8">
        <w:t xml:space="preserve">s </w:t>
      </w:r>
      <w:r w:rsidRPr="00897041">
        <w:t>beyond</w:t>
      </w:r>
      <w:r>
        <w:t xml:space="preserve"> the next reporting period</w:t>
      </w:r>
      <w:r w:rsidR="00666C01" w:rsidRPr="00FB65D8">
        <w:t>.</w:t>
      </w:r>
    </w:p>
    <w:p w14:paraId="245A5AED" w14:textId="77777777" w:rsidR="00666C01" w:rsidRDefault="000124EF" w:rsidP="00281A49">
      <w:pPr>
        <w:pStyle w:val="SOWTL4-ASDEFCON"/>
      </w:pPr>
      <w:r>
        <w:t xml:space="preserve">If </w:t>
      </w:r>
      <w:r w:rsidR="00DB51BE">
        <w:t>an SSMS is require</w:t>
      </w:r>
      <w:r>
        <w:t xml:space="preserve">d under </w:t>
      </w:r>
      <w:r w:rsidR="00DB51BE">
        <w:t xml:space="preserve">the Contract, the </w:t>
      </w:r>
      <w:r w:rsidR="00102CC8">
        <w:t>C</w:t>
      </w:r>
      <w:r w:rsidR="00DB51BE">
        <w:t>SSR shall include a copy of the relevant portion of the SSMS, rather than create an independent schedule</w:t>
      </w:r>
      <w:r w:rsidR="00666C01" w:rsidRPr="00FB65D8">
        <w:t>.</w:t>
      </w:r>
    </w:p>
    <w:p w14:paraId="395EFFC1" w14:textId="77777777" w:rsidR="00DC21F3" w:rsidRDefault="00DC21F3" w:rsidP="00281A49">
      <w:pPr>
        <w:pStyle w:val="SOWHL3-ASDEFCON"/>
      </w:pPr>
      <w:r>
        <w:t>Commonwealth Assets Stocktaking Report</w:t>
      </w:r>
    </w:p>
    <w:p w14:paraId="0C8657CC" w14:textId="77777777" w:rsidR="00DC21F3" w:rsidRPr="0042312E" w:rsidRDefault="00DC21F3" w:rsidP="00281A49">
      <w:pPr>
        <w:pStyle w:val="Note-ASDEFCON"/>
      </w:pPr>
      <w:r>
        <w:t>Note:  The CDRL may specify a delivery schedule for this element of the CSSR that is different from the remainder of the CSSR.</w:t>
      </w:r>
    </w:p>
    <w:p w14:paraId="18E2E7EE" w14:textId="77777777" w:rsidR="00DC21F3" w:rsidRDefault="00DC21F3" w:rsidP="00281A49">
      <w:pPr>
        <w:pStyle w:val="SOWTL4-ASDEFCON"/>
      </w:pPr>
      <w:r>
        <w:t>The CSSR shall include a Commonwealth Assets Stocktaking Report (CASR), which provides:</w:t>
      </w:r>
    </w:p>
    <w:p w14:paraId="53E85F7D" w14:textId="77777777" w:rsidR="00DC21F3" w:rsidRPr="00CC62C7" w:rsidRDefault="00DC21F3" w:rsidP="00281A49">
      <w:pPr>
        <w:pStyle w:val="SOWSubL1-ASDEFCON"/>
      </w:pPr>
      <w:r w:rsidRPr="00CC62C7">
        <w:t>the current version of the Assets Register</w:t>
      </w:r>
      <w:r w:rsidR="0001639E">
        <w:t>(s)</w:t>
      </w:r>
      <w:r w:rsidRPr="00CC62C7">
        <w:t xml:space="preserve"> for the Contractor Managed Commonwealth Assets</w:t>
      </w:r>
      <w:r w:rsidR="0001639E">
        <w:t xml:space="preserve"> (noting that </w:t>
      </w:r>
      <w:r w:rsidR="009A3856">
        <w:t>some Asset Registers or components</w:t>
      </w:r>
      <w:r w:rsidR="0001639E">
        <w:t xml:space="preserve"> may be </w:t>
      </w:r>
      <w:r w:rsidR="009A3856">
        <w:t>delivered</w:t>
      </w:r>
      <w:r w:rsidR="0001639E">
        <w:t xml:space="preserve"> separately due to security </w:t>
      </w:r>
      <w:r w:rsidR="009A3856">
        <w:t>requirements</w:t>
      </w:r>
      <w:r w:rsidR="0001639E">
        <w:t>)</w:t>
      </w:r>
      <w:r w:rsidRPr="00CC62C7">
        <w:t>;</w:t>
      </w:r>
    </w:p>
    <w:p w14:paraId="78E98266" w14:textId="77777777" w:rsidR="00DC21F3" w:rsidRPr="00CC62C7" w:rsidRDefault="00DC21F3" w:rsidP="00281A49">
      <w:pPr>
        <w:pStyle w:val="SOWSubL1-ASDEFCON"/>
      </w:pPr>
      <w:r w:rsidRPr="00CC62C7">
        <w:t>a summary of all stocktakes completed in the last reporting period, detailing:</w:t>
      </w:r>
    </w:p>
    <w:p w14:paraId="313C7552" w14:textId="77777777" w:rsidR="00DC21F3" w:rsidRPr="00CC62C7" w:rsidRDefault="00DC21F3" w:rsidP="00281A49">
      <w:pPr>
        <w:pStyle w:val="SOWSubL2-ASDEFCON"/>
      </w:pPr>
      <w:r w:rsidRPr="00CC62C7">
        <w:t xml:space="preserve">the </w:t>
      </w:r>
      <w:r w:rsidRPr="00513444">
        <w:t>stocktake</w:t>
      </w:r>
      <w:r w:rsidRPr="00CC62C7">
        <w:t xml:space="preserve"> number;</w:t>
      </w:r>
    </w:p>
    <w:p w14:paraId="776DA4C6" w14:textId="77777777" w:rsidR="00DC21F3" w:rsidRPr="00CC62C7" w:rsidRDefault="00DC21F3" w:rsidP="00281A49">
      <w:pPr>
        <w:pStyle w:val="SOWSubL2-ASDEFCON"/>
      </w:pPr>
      <w:r w:rsidRPr="00CC62C7">
        <w:t>the storage location of all goods included in the stocktake;</w:t>
      </w:r>
    </w:p>
    <w:p w14:paraId="445745E7" w14:textId="77777777" w:rsidR="00DC21F3" w:rsidRPr="00CC62C7" w:rsidRDefault="00DC21F3" w:rsidP="00281A49">
      <w:pPr>
        <w:pStyle w:val="SOWSubL2-ASDEFCON"/>
      </w:pPr>
      <w:r w:rsidRPr="00CC62C7">
        <w:t>all stocktake codes;</w:t>
      </w:r>
    </w:p>
    <w:p w14:paraId="4A300872" w14:textId="77777777" w:rsidR="00736207" w:rsidRDefault="00DC21F3" w:rsidP="00281A49">
      <w:pPr>
        <w:pStyle w:val="SOWSubL2-ASDEFCON"/>
      </w:pPr>
      <w:r w:rsidRPr="00CC62C7">
        <w:t>stocktake start and end dates;</w:t>
      </w:r>
    </w:p>
    <w:p w14:paraId="63218010" w14:textId="4D80A338" w:rsidR="00DC21F3" w:rsidRPr="00CC62C7" w:rsidRDefault="00736207" w:rsidP="00281A49">
      <w:pPr>
        <w:pStyle w:val="SOWSubL2-ASDEFCON"/>
      </w:pPr>
      <w:r>
        <w:t>if applicable, the results of assurance samples, referring to the method described in the Commonwealth Assets Stocktaking Plan (CASP);</w:t>
      </w:r>
      <w:r w:rsidR="0001639E">
        <w:t xml:space="preserve"> and</w:t>
      </w:r>
    </w:p>
    <w:p w14:paraId="173ADB27" w14:textId="77777777" w:rsidR="00DC21F3" w:rsidRPr="00CC62C7" w:rsidRDefault="00DC21F3" w:rsidP="00281A49">
      <w:pPr>
        <w:pStyle w:val="SOWSubL2-ASDEFCON"/>
      </w:pPr>
      <w:r w:rsidRPr="00CC62C7">
        <w:t xml:space="preserve">statistical data, including the quantity and value of all discrepancies, shelf Stock </w:t>
      </w:r>
      <w:r>
        <w:t xml:space="preserve">Items </w:t>
      </w:r>
      <w:r w:rsidRPr="00CC62C7">
        <w:t>held, shelf Stock</w:t>
      </w:r>
      <w:r>
        <w:t xml:space="preserve"> Items</w:t>
      </w:r>
      <w:r w:rsidRPr="00CC62C7">
        <w:t xml:space="preserve"> stocktake</w:t>
      </w:r>
      <w:r w:rsidR="00474B18">
        <w:t>d</w:t>
      </w:r>
      <w:r w:rsidRPr="00CC62C7">
        <w:t>, surpluses and deficiencies;</w:t>
      </w:r>
    </w:p>
    <w:p w14:paraId="47F62BE1" w14:textId="7DFAA39F" w:rsidR="00DC21F3" w:rsidRDefault="00DC21F3" w:rsidP="00281A49">
      <w:pPr>
        <w:pStyle w:val="SOWSubL1-ASDEFCON"/>
      </w:pPr>
      <w:r>
        <w:t>a summary of all stocktakes programmed for the coming reporting period;</w:t>
      </w:r>
    </w:p>
    <w:p w14:paraId="49FE1FDE" w14:textId="77777777" w:rsidR="00DC21F3" w:rsidRDefault="00DC21F3" w:rsidP="00281A49">
      <w:pPr>
        <w:pStyle w:val="SOWSubL1-ASDEFCON"/>
      </w:pPr>
      <w:r>
        <w:t xml:space="preserve">the </w:t>
      </w:r>
      <w:r w:rsidRPr="00CC62C7">
        <w:t>percentage</w:t>
      </w:r>
      <w:r>
        <w:t xml:space="preserve"> of completed stocktakes as a percentage of the total number of stocktakes programmed to meet the requirements of the SSMP; and</w:t>
      </w:r>
    </w:p>
    <w:p w14:paraId="35196C47" w14:textId="77777777" w:rsidR="00DC21F3" w:rsidRPr="00FB65D8" w:rsidRDefault="00DC21F3" w:rsidP="00281A49">
      <w:pPr>
        <w:pStyle w:val="SOWSubL1-ASDEFCON"/>
      </w:pPr>
      <w:r w:rsidRPr="00CC62C7">
        <w:t>if the CASP requirements in the SSMP are not being achieved, a description of actions taken to ensure the CASP requirements are achieved in future.</w:t>
      </w:r>
    </w:p>
    <w:sectPr w:rsidR="00DC21F3" w:rsidRPr="00FB65D8" w:rsidSect="005B3AB1">
      <w:headerReference w:type="default" r:id="rId7"/>
      <w:footerReference w:type="default" r:id="rId8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14130" w14:textId="77777777" w:rsidR="000E1319" w:rsidRDefault="000E1319">
      <w:r>
        <w:separator/>
      </w:r>
    </w:p>
  </w:endnote>
  <w:endnote w:type="continuationSeparator" w:id="0">
    <w:p w14:paraId="1CD3E613" w14:textId="77777777" w:rsidR="000E1319" w:rsidRDefault="000E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447312" w14:paraId="35136D2E" w14:textId="77777777" w:rsidTr="0050374E">
      <w:tc>
        <w:tcPr>
          <w:tcW w:w="2500" w:type="pct"/>
        </w:tcPr>
        <w:p w14:paraId="5B24192C" w14:textId="4A79A86C" w:rsidR="00447312" w:rsidRDefault="00447312" w:rsidP="0050374E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12E6A34D" w14:textId="036E9E82" w:rsidR="00447312" w:rsidRPr="00447312" w:rsidRDefault="00447312" w:rsidP="0050374E">
          <w:pPr>
            <w:pStyle w:val="ASDEFCONHeaderFooterRight"/>
            <w:rPr>
              <w:szCs w:val="16"/>
            </w:rPr>
          </w:pPr>
          <w:r w:rsidRPr="00447312">
            <w:rPr>
              <w:rStyle w:val="PageNumber"/>
              <w:color w:val="auto"/>
              <w:szCs w:val="16"/>
            </w:rPr>
            <w:fldChar w:fldCharType="begin"/>
          </w:r>
          <w:r w:rsidRPr="00447312">
            <w:rPr>
              <w:rStyle w:val="PageNumber"/>
              <w:color w:val="auto"/>
              <w:szCs w:val="16"/>
            </w:rPr>
            <w:instrText xml:space="preserve"> PAGE </w:instrText>
          </w:r>
          <w:r w:rsidRPr="00447312">
            <w:rPr>
              <w:rStyle w:val="PageNumber"/>
              <w:color w:val="auto"/>
              <w:szCs w:val="16"/>
            </w:rPr>
            <w:fldChar w:fldCharType="separate"/>
          </w:r>
          <w:r w:rsidR="002A1AB6">
            <w:rPr>
              <w:rStyle w:val="PageNumber"/>
              <w:noProof/>
              <w:color w:val="auto"/>
              <w:szCs w:val="16"/>
            </w:rPr>
            <w:t>1</w:t>
          </w:r>
          <w:r w:rsidRPr="00447312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447312" w14:paraId="3732C2C6" w14:textId="77777777" w:rsidTr="0050374E">
      <w:tc>
        <w:tcPr>
          <w:tcW w:w="5000" w:type="pct"/>
          <w:gridSpan w:val="2"/>
        </w:tcPr>
        <w:p w14:paraId="45505DFE" w14:textId="6AB294BB" w:rsidR="00447312" w:rsidRDefault="003762E3" w:rsidP="00281A49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2A1AB6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</w:tbl>
  <w:p w14:paraId="3166F62E" w14:textId="77777777" w:rsidR="00447312" w:rsidRPr="0050374E" w:rsidRDefault="00447312" w:rsidP="00503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AFE6D" w14:textId="77777777" w:rsidR="000E1319" w:rsidRDefault="000E1319">
      <w:r>
        <w:separator/>
      </w:r>
    </w:p>
  </w:footnote>
  <w:footnote w:type="continuationSeparator" w:id="0">
    <w:p w14:paraId="7E789EFA" w14:textId="77777777" w:rsidR="000E1319" w:rsidRDefault="000E1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447312" w14:paraId="2597E1C3" w14:textId="77777777" w:rsidTr="0050374E">
      <w:tc>
        <w:tcPr>
          <w:tcW w:w="5000" w:type="pct"/>
          <w:gridSpan w:val="2"/>
        </w:tcPr>
        <w:p w14:paraId="4D03CB37" w14:textId="50565381" w:rsidR="00447312" w:rsidRDefault="003762E3" w:rsidP="00281A49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2A1AB6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  <w:tr w:rsidR="00447312" w14:paraId="7A943B4D" w14:textId="77777777" w:rsidTr="0050374E">
      <w:tc>
        <w:tcPr>
          <w:tcW w:w="2500" w:type="pct"/>
        </w:tcPr>
        <w:p w14:paraId="4EBCB514" w14:textId="78D76AC4" w:rsidR="00447312" w:rsidRDefault="00282A6F" w:rsidP="0050374E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2A1AB6"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387BA5CB" w14:textId="6BF16378" w:rsidR="00447312" w:rsidRDefault="002A1AB6" w:rsidP="0050374E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DID-SSM-CSSR</w:t>
          </w:r>
          <w:r>
            <w:fldChar w:fldCharType="end"/>
          </w:r>
          <w:r w:rsidR="004B1F27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V5.3</w:t>
          </w:r>
          <w:r>
            <w:fldChar w:fldCharType="end"/>
          </w:r>
        </w:p>
      </w:tc>
    </w:tr>
  </w:tbl>
  <w:p w14:paraId="23B40205" w14:textId="77777777" w:rsidR="00447312" w:rsidRPr="0050374E" w:rsidRDefault="00447312" w:rsidP="00503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7D65572"/>
    <w:lvl w:ilvl="0">
      <w:start w:val="1"/>
      <w:numFmt w:val="decimal"/>
      <w:pStyle w:val="Notespar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2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3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4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5BE7685"/>
    <w:multiLevelType w:val="singleLevel"/>
    <w:tmpl w:val="DB62E30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2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4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7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6DD3F01"/>
    <w:multiLevelType w:val="multilevel"/>
    <w:tmpl w:val="E89EB996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lvlText w:val="%1.%2.%4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8">
      <w:start w:val="1"/>
      <w:numFmt w:val="lowerLetter"/>
      <w:pStyle w:val="ssspara"/>
      <w:lvlText w:val="(%9)"/>
      <w:lvlJc w:val="left"/>
      <w:pPr>
        <w:tabs>
          <w:tab w:val="num" w:pos="2448"/>
        </w:tabs>
        <w:ind w:left="2448" w:hanging="432"/>
      </w:pPr>
      <w:rPr>
        <w:rFonts w:hint="default"/>
      </w:rPr>
    </w:lvl>
  </w:abstractNum>
  <w:abstractNum w:abstractNumId="39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0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8"/>
  </w:num>
  <w:num w:numId="3">
    <w:abstractNumId w:val="17"/>
  </w:num>
  <w:num w:numId="4">
    <w:abstractNumId w:val="3"/>
    <w:lvlOverride w:ilvl="0">
      <w:startOverride w:val="1"/>
    </w:lvlOverride>
  </w:num>
  <w:num w:numId="5">
    <w:abstractNumId w:val="21"/>
  </w:num>
  <w:num w:numId="6">
    <w:abstractNumId w:val="9"/>
  </w:num>
  <w:num w:numId="7">
    <w:abstractNumId w:val="26"/>
    <w:lvlOverride w:ilvl="0">
      <w:startOverride w:val="1"/>
    </w:lvlOverride>
  </w:num>
  <w:num w:numId="8">
    <w:abstractNumId w:val="39"/>
  </w:num>
  <w:num w:numId="9">
    <w:abstractNumId w:val="32"/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4"/>
  </w:num>
  <w:num w:numId="13">
    <w:abstractNumId w:val="34"/>
  </w:num>
  <w:num w:numId="14">
    <w:abstractNumId w:val="22"/>
  </w:num>
  <w:num w:numId="15">
    <w:abstractNumId w:val="40"/>
  </w:num>
  <w:num w:numId="16">
    <w:abstractNumId w:val="15"/>
  </w:num>
  <w:num w:numId="17">
    <w:abstractNumId w:val="19"/>
  </w:num>
  <w:num w:numId="18">
    <w:abstractNumId w:val="42"/>
  </w:num>
  <w:num w:numId="19">
    <w:abstractNumId w:val="12"/>
  </w:num>
  <w:num w:numId="20">
    <w:abstractNumId w:val="10"/>
  </w:num>
  <w:num w:numId="21">
    <w:abstractNumId w:val="5"/>
  </w:num>
  <w:num w:numId="22">
    <w:abstractNumId w:val="7"/>
  </w:num>
  <w:num w:numId="23">
    <w:abstractNumId w:val="18"/>
  </w:num>
  <w:num w:numId="24">
    <w:abstractNumId w:val="4"/>
  </w:num>
  <w:num w:numId="25">
    <w:abstractNumId w:val="24"/>
  </w:num>
  <w:num w:numId="26">
    <w:abstractNumId w:val="36"/>
  </w:num>
  <w:num w:numId="27">
    <w:abstractNumId w:val="33"/>
  </w:num>
  <w:num w:numId="28">
    <w:abstractNumId w:val="1"/>
  </w:num>
  <w:num w:numId="29">
    <w:abstractNumId w:val="20"/>
  </w:num>
  <w:num w:numId="30">
    <w:abstractNumId w:val="23"/>
  </w:num>
  <w:num w:numId="31">
    <w:abstractNumId w:val="37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35"/>
  </w:num>
  <w:num w:numId="36">
    <w:abstractNumId w:val="8"/>
  </w:num>
  <w:num w:numId="37">
    <w:abstractNumId w:val="41"/>
  </w:num>
  <w:num w:numId="38">
    <w:abstractNumId w:val="16"/>
  </w:num>
  <w:num w:numId="39">
    <w:abstractNumId w:val="25"/>
  </w:num>
  <w:num w:numId="40">
    <w:abstractNumId w:val="11"/>
  </w:num>
  <w:num w:numId="41">
    <w:abstractNumId w:val="6"/>
  </w:num>
  <w:num w:numId="42">
    <w:abstractNumId w:val="29"/>
  </w:num>
  <w:num w:numId="43">
    <w:abstractNumId w:val="30"/>
  </w:num>
  <w:num w:numId="44">
    <w:abstractNumId w:val="2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2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2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2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31"/>
  </w:num>
  <w:num w:numId="49">
    <w:abstractNumId w:val="2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0">
    <w:abstractNumId w:val="2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129"/>
    <w:rsid w:val="000040C1"/>
    <w:rsid w:val="000124EF"/>
    <w:rsid w:val="00014590"/>
    <w:rsid w:val="00015410"/>
    <w:rsid w:val="0001639E"/>
    <w:rsid w:val="000550CA"/>
    <w:rsid w:val="00055754"/>
    <w:rsid w:val="00061454"/>
    <w:rsid w:val="00062276"/>
    <w:rsid w:val="00075694"/>
    <w:rsid w:val="00091F7F"/>
    <w:rsid w:val="000A2EF0"/>
    <w:rsid w:val="000A5157"/>
    <w:rsid w:val="000A6C21"/>
    <w:rsid w:val="000B374A"/>
    <w:rsid w:val="000B3C4F"/>
    <w:rsid w:val="000C50ED"/>
    <w:rsid w:val="000D0505"/>
    <w:rsid w:val="000D478B"/>
    <w:rsid w:val="000E1319"/>
    <w:rsid w:val="000F23C7"/>
    <w:rsid w:val="00102CC8"/>
    <w:rsid w:val="00106EE7"/>
    <w:rsid w:val="001206A2"/>
    <w:rsid w:val="00136C09"/>
    <w:rsid w:val="00140E7C"/>
    <w:rsid w:val="00145B75"/>
    <w:rsid w:val="0014610B"/>
    <w:rsid w:val="00146929"/>
    <w:rsid w:val="00146CE1"/>
    <w:rsid w:val="00147306"/>
    <w:rsid w:val="0015456F"/>
    <w:rsid w:val="0017738E"/>
    <w:rsid w:val="00181A69"/>
    <w:rsid w:val="001A6896"/>
    <w:rsid w:val="001E41F7"/>
    <w:rsid w:val="00205283"/>
    <w:rsid w:val="002267CC"/>
    <w:rsid w:val="002458EF"/>
    <w:rsid w:val="0025049B"/>
    <w:rsid w:val="002667E1"/>
    <w:rsid w:val="00271DD6"/>
    <w:rsid w:val="002763E8"/>
    <w:rsid w:val="00277394"/>
    <w:rsid w:val="00281A49"/>
    <w:rsid w:val="00282A6F"/>
    <w:rsid w:val="002868A9"/>
    <w:rsid w:val="00294724"/>
    <w:rsid w:val="002A1AB6"/>
    <w:rsid w:val="002A3039"/>
    <w:rsid w:val="002A37D2"/>
    <w:rsid w:val="002A4FCB"/>
    <w:rsid w:val="002E1218"/>
    <w:rsid w:val="002E26A3"/>
    <w:rsid w:val="002F479B"/>
    <w:rsid w:val="002F540D"/>
    <w:rsid w:val="00315C97"/>
    <w:rsid w:val="00342900"/>
    <w:rsid w:val="00352170"/>
    <w:rsid w:val="0035745E"/>
    <w:rsid w:val="00365089"/>
    <w:rsid w:val="00366DBD"/>
    <w:rsid w:val="003762E3"/>
    <w:rsid w:val="00377C9B"/>
    <w:rsid w:val="003831C1"/>
    <w:rsid w:val="0039142D"/>
    <w:rsid w:val="00392EDB"/>
    <w:rsid w:val="003B22EE"/>
    <w:rsid w:val="003B5F71"/>
    <w:rsid w:val="003C3C77"/>
    <w:rsid w:val="003E5D6B"/>
    <w:rsid w:val="003E7346"/>
    <w:rsid w:val="003F3C17"/>
    <w:rsid w:val="0040098F"/>
    <w:rsid w:val="00407B4E"/>
    <w:rsid w:val="0043065A"/>
    <w:rsid w:val="00436673"/>
    <w:rsid w:val="00437612"/>
    <w:rsid w:val="00447312"/>
    <w:rsid w:val="00447327"/>
    <w:rsid w:val="0046779D"/>
    <w:rsid w:val="00474B18"/>
    <w:rsid w:val="004803E7"/>
    <w:rsid w:val="004963EC"/>
    <w:rsid w:val="004A2E96"/>
    <w:rsid w:val="004A400C"/>
    <w:rsid w:val="004B1F27"/>
    <w:rsid w:val="004B3815"/>
    <w:rsid w:val="004B79FC"/>
    <w:rsid w:val="004D2B58"/>
    <w:rsid w:val="004F5A1A"/>
    <w:rsid w:val="0050374E"/>
    <w:rsid w:val="0056572D"/>
    <w:rsid w:val="00570373"/>
    <w:rsid w:val="00571E8C"/>
    <w:rsid w:val="005801E2"/>
    <w:rsid w:val="00582980"/>
    <w:rsid w:val="00597EBF"/>
    <w:rsid w:val="005A060C"/>
    <w:rsid w:val="005A0641"/>
    <w:rsid w:val="005A1A59"/>
    <w:rsid w:val="005A4DBF"/>
    <w:rsid w:val="005A5AE9"/>
    <w:rsid w:val="005B3AB1"/>
    <w:rsid w:val="005C1B7C"/>
    <w:rsid w:val="005C530F"/>
    <w:rsid w:val="005D56E2"/>
    <w:rsid w:val="005D7AF2"/>
    <w:rsid w:val="006038F8"/>
    <w:rsid w:val="006058E4"/>
    <w:rsid w:val="00607D72"/>
    <w:rsid w:val="00623912"/>
    <w:rsid w:val="00643B90"/>
    <w:rsid w:val="00645DB8"/>
    <w:rsid w:val="00656C1C"/>
    <w:rsid w:val="0065711A"/>
    <w:rsid w:val="00663D01"/>
    <w:rsid w:val="00666C01"/>
    <w:rsid w:val="00681659"/>
    <w:rsid w:val="006916F8"/>
    <w:rsid w:val="006E759F"/>
    <w:rsid w:val="00707101"/>
    <w:rsid w:val="00711EC0"/>
    <w:rsid w:val="00730922"/>
    <w:rsid w:val="00734435"/>
    <w:rsid w:val="00736207"/>
    <w:rsid w:val="00766133"/>
    <w:rsid w:val="00766854"/>
    <w:rsid w:val="0078787C"/>
    <w:rsid w:val="00791251"/>
    <w:rsid w:val="00794B14"/>
    <w:rsid w:val="007A0978"/>
    <w:rsid w:val="007A3A50"/>
    <w:rsid w:val="007A676B"/>
    <w:rsid w:val="007C1CE5"/>
    <w:rsid w:val="007C5AD7"/>
    <w:rsid w:val="007D19CB"/>
    <w:rsid w:val="007D4C32"/>
    <w:rsid w:val="007D7318"/>
    <w:rsid w:val="007E0121"/>
    <w:rsid w:val="007E149A"/>
    <w:rsid w:val="007E6DBB"/>
    <w:rsid w:val="007F09A6"/>
    <w:rsid w:val="007F36F4"/>
    <w:rsid w:val="008040EB"/>
    <w:rsid w:val="008323B2"/>
    <w:rsid w:val="00833F73"/>
    <w:rsid w:val="008370B0"/>
    <w:rsid w:val="00837852"/>
    <w:rsid w:val="008405AD"/>
    <w:rsid w:val="008504CD"/>
    <w:rsid w:val="008629D0"/>
    <w:rsid w:val="00866472"/>
    <w:rsid w:val="008702D1"/>
    <w:rsid w:val="00887AAF"/>
    <w:rsid w:val="00897041"/>
    <w:rsid w:val="008A5760"/>
    <w:rsid w:val="008C16E2"/>
    <w:rsid w:val="008C2C99"/>
    <w:rsid w:val="008D1435"/>
    <w:rsid w:val="008E2255"/>
    <w:rsid w:val="008E679D"/>
    <w:rsid w:val="00901F71"/>
    <w:rsid w:val="00904506"/>
    <w:rsid w:val="00905E58"/>
    <w:rsid w:val="00911266"/>
    <w:rsid w:val="00922419"/>
    <w:rsid w:val="00924104"/>
    <w:rsid w:val="009250F5"/>
    <w:rsid w:val="009511DD"/>
    <w:rsid w:val="009623F7"/>
    <w:rsid w:val="00962F09"/>
    <w:rsid w:val="00966A84"/>
    <w:rsid w:val="00977F2F"/>
    <w:rsid w:val="00993767"/>
    <w:rsid w:val="009A3856"/>
    <w:rsid w:val="009A4312"/>
    <w:rsid w:val="009A790E"/>
    <w:rsid w:val="009B52C8"/>
    <w:rsid w:val="009C5EC6"/>
    <w:rsid w:val="009D0F58"/>
    <w:rsid w:val="009D2463"/>
    <w:rsid w:val="00A03180"/>
    <w:rsid w:val="00A22AD0"/>
    <w:rsid w:val="00A25129"/>
    <w:rsid w:val="00A35B15"/>
    <w:rsid w:val="00A36761"/>
    <w:rsid w:val="00A479E9"/>
    <w:rsid w:val="00A47B8D"/>
    <w:rsid w:val="00A57366"/>
    <w:rsid w:val="00A64411"/>
    <w:rsid w:val="00A738E9"/>
    <w:rsid w:val="00A756A2"/>
    <w:rsid w:val="00AA19D9"/>
    <w:rsid w:val="00AA7994"/>
    <w:rsid w:val="00AB034C"/>
    <w:rsid w:val="00AB5E7F"/>
    <w:rsid w:val="00AC26DE"/>
    <w:rsid w:val="00AD2964"/>
    <w:rsid w:val="00AD305A"/>
    <w:rsid w:val="00AD5017"/>
    <w:rsid w:val="00AE24AD"/>
    <w:rsid w:val="00AE3AAA"/>
    <w:rsid w:val="00AE3EE7"/>
    <w:rsid w:val="00AE7EA7"/>
    <w:rsid w:val="00B0184A"/>
    <w:rsid w:val="00B13DF4"/>
    <w:rsid w:val="00B41E84"/>
    <w:rsid w:val="00B476CC"/>
    <w:rsid w:val="00B7576C"/>
    <w:rsid w:val="00B7638E"/>
    <w:rsid w:val="00B768E1"/>
    <w:rsid w:val="00B97133"/>
    <w:rsid w:val="00BA7613"/>
    <w:rsid w:val="00BB1E65"/>
    <w:rsid w:val="00BD2500"/>
    <w:rsid w:val="00BE55AC"/>
    <w:rsid w:val="00BF20D4"/>
    <w:rsid w:val="00C05ECA"/>
    <w:rsid w:val="00C16C0D"/>
    <w:rsid w:val="00C22B9F"/>
    <w:rsid w:val="00C264EF"/>
    <w:rsid w:val="00C423A7"/>
    <w:rsid w:val="00C4482C"/>
    <w:rsid w:val="00C47225"/>
    <w:rsid w:val="00C51C80"/>
    <w:rsid w:val="00C77AE0"/>
    <w:rsid w:val="00C90C71"/>
    <w:rsid w:val="00C92F45"/>
    <w:rsid w:val="00C95230"/>
    <w:rsid w:val="00C96382"/>
    <w:rsid w:val="00CC3027"/>
    <w:rsid w:val="00CE00A9"/>
    <w:rsid w:val="00CF32C9"/>
    <w:rsid w:val="00D0756B"/>
    <w:rsid w:val="00D11EBF"/>
    <w:rsid w:val="00D31347"/>
    <w:rsid w:val="00D32662"/>
    <w:rsid w:val="00D5519C"/>
    <w:rsid w:val="00D567B7"/>
    <w:rsid w:val="00D641B3"/>
    <w:rsid w:val="00D873C2"/>
    <w:rsid w:val="00DB396C"/>
    <w:rsid w:val="00DB3FD2"/>
    <w:rsid w:val="00DB51BE"/>
    <w:rsid w:val="00DC21F3"/>
    <w:rsid w:val="00DD4054"/>
    <w:rsid w:val="00DD6A83"/>
    <w:rsid w:val="00DE06A8"/>
    <w:rsid w:val="00DF1424"/>
    <w:rsid w:val="00DF29C4"/>
    <w:rsid w:val="00E03646"/>
    <w:rsid w:val="00E07F22"/>
    <w:rsid w:val="00E11D00"/>
    <w:rsid w:val="00E12749"/>
    <w:rsid w:val="00E15679"/>
    <w:rsid w:val="00E35E3E"/>
    <w:rsid w:val="00E71CF6"/>
    <w:rsid w:val="00E71F69"/>
    <w:rsid w:val="00E750A8"/>
    <w:rsid w:val="00E906F0"/>
    <w:rsid w:val="00EC045B"/>
    <w:rsid w:val="00EC4F6E"/>
    <w:rsid w:val="00ED3A5B"/>
    <w:rsid w:val="00EE70CE"/>
    <w:rsid w:val="00F057DD"/>
    <w:rsid w:val="00F1185B"/>
    <w:rsid w:val="00F3131C"/>
    <w:rsid w:val="00F31B00"/>
    <w:rsid w:val="00F35C20"/>
    <w:rsid w:val="00F40E6E"/>
    <w:rsid w:val="00F47DF6"/>
    <w:rsid w:val="00F61348"/>
    <w:rsid w:val="00F81F47"/>
    <w:rsid w:val="00F8391D"/>
    <w:rsid w:val="00F8487D"/>
    <w:rsid w:val="00F901B8"/>
    <w:rsid w:val="00FA501E"/>
    <w:rsid w:val="00FB65D8"/>
    <w:rsid w:val="00FC1AA7"/>
    <w:rsid w:val="00FC477D"/>
    <w:rsid w:val="00FD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07B2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AB6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qFormat/>
    <w:rsid w:val="002A1AB6"/>
    <w:pPr>
      <w:keepNext/>
      <w:numPr>
        <w:numId w:val="3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2A1AB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5A1A59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5A1A59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DB396C"/>
    <w:pPr>
      <w:numPr>
        <w:ilvl w:val="4"/>
        <w:numId w:val="28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DB396C"/>
    <w:pPr>
      <w:numPr>
        <w:ilvl w:val="5"/>
        <w:numId w:val="28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DB396C"/>
    <w:pPr>
      <w:numPr>
        <w:ilvl w:val="6"/>
        <w:numId w:val="28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DB396C"/>
    <w:pPr>
      <w:numPr>
        <w:ilvl w:val="7"/>
        <w:numId w:val="28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DB396C"/>
    <w:pPr>
      <w:numPr>
        <w:ilvl w:val="8"/>
        <w:numId w:val="28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2A1A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1AB6"/>
  </w:style>
  <w:style w:type="paragraph" w:customStyle="1" w:styleId="BookTitle1">
    <w:name w:val="Book Title1"/>
    <w:basedOn w:val="PlainText"/>
    <w:rsid w:val="00DF1424"/>
    <w:pPr>
      <w:ind w:left="4116" w:hanging="2835"/>
    </w:pPr>
    <w:rPr>
      <w:rFonts w:ascii="Arial" w:hAnsi="Arial"/>
    </w:rPr>
  </w:style>
  <w:style w:type="paragraph" w:styleId="PlainText">
    <w:name w:val="Plain Text"/>
    <w:basedOn w:val="Normal"/>
    <w:link w:val="PlainTextChar"/>
    <w:rsid w:val="00DF1424"/>
    <w:rPr>
      <w:rFonts w:ascii="Courier New" w:hAnsi="Courier New"/>
    </w:rPr>
  </w:style>
  <w:style w:type="paragraph" w:customStyle="1" w:styleId="TextLevel3">
    <w:name w:val="Text Level 3"/>
    <w:basedOn w:val="Heading3"/>
    <w:rsid w:val="00DF1424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DF1424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DF1424"/>
    <w:pPr>
      <w:spacing w:before="0"/>
    </w:pPr>
    <w:rPr>
      <w:b/>
      <w:lang w:eastAsia="en-US"/>
    </w:rPr>
  </w:style>
  <w:style w:type="paragraph" w:customStyle="1" w:styleId="spara">
    <w:name w:val="spara"/>
    <w:basedOn w:val="PlainText"/>
    <w:link w:val="sparaChar"/>
    <w:rsid w:val="00DF1424"/>
    <w:pPr>
      <w:numPr>
        <w:numId w:val="3"/>
      </w:numPr>
    </w:pPr>
    <w:rPr>
      <w:rFonts w:ascii="Arial" w:hAnsi="Arial"/>
    </w:rPr>
  </w:style>
  <w:style w:type="paragraph" w:styleId="TOC1">
    <w:name w:val="toc 1"/>
    <w:next w:val="ASDEFCONNormal"/>
    <w:autoRedefine/>
    <w:uiPriority w:val="39"/>
    <w:rsid w:val="002A1AB6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78787C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78787C"/>
  </w:style>
  <w:style w:type="paragraph" w:styleId="Footer">
    <w:name w:val="footer"/>
    <w:basedOn w:val="Normal"/>
    <w:link w:val="FooterChar1"/>
    <w:rsid w:val="0078787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78787C"/>
    <w:pPr>
      <w:tabs>
        <w:tab w:val="center" w:pos="4153"/>
        <w:tab w:val="right" w:pos="8306"/>
      </w:tabs>
    </w:pPr>
  </w:style>
  <w:style w:type="paragraph" w:customStyle="1" w:styleId="Note">
    <w:name w:val="Note"/>
    <w:basedOn w:val="PlainText"/>
    <w:rsid w:val="00DF1424"/>
    <w:rPr>
      <w:rFonts w:ascii="Arial" w:hAnsi="Arial"/>
      <w:b/>
      <w:i/>
    </w:rPr>
  </w:style>
  <w:style w:type="paragraph" w:customStyle="1" w:styleId="Notespara">
    <w:name w:val="Note spara"/>
    <w:basedOn w:val="PlainText"/>
    <w:rsid w:val="00DF1424"/>
    <w:pPr>
      <w:numPr>
        <w:numId w:val="1"/>
      </w:numPr>
    </w:pPr>
    <w:rPr>
      <w:rFonts w:ascii="Arial" w:hAnsi="Arial"/>
      <w:b/>
      <w:i/>
    </w:rPr>
  </w:style>
  <w:style w:type="character" w:styleId="PageNumber">
    <w:name w:val="page number"/>
    <w:rsid w:val="0078787C"/>
    <w:rPr>
      <w:rFonts w:cs="Times New Roman"/>
    </w:rPr>
  </w:style>
  <w:style w:type="paragraph" w:customStyle="1" w:styleId="TextNoNumber">
    <w:name w:val="Text No Number"/>
    <w:basedOn w:val="TextLevel3"/>
    <w:rsid w:val="00DF1424"/>
    <w:pPr>
      <w:ind w:left="1276"/>
      <w:outlineLvl w:val="9"/>
    </w:pPr>
  </w:style>
  <w:style w:type="paragraph" w:styleId="TOC2">
    <w:name w:val="toc 2"/>
    <w:next w:val="ASDEFCONNormal"/>
    <w:autoRedefine/>
    <w:uiPriority w:val="39"/>
    <w:rsid w:val="002A1AB6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rsid w:val="00DF1424"/>
    <w:pPr>
      <w:numPr>
        <w:numId w:val="4"/>
      </w:numPr>
    </w:pPr>
  </w:style>
  <w:style w:type="paragraph" w:styleId="TOC3">
    <w:name w:val="toc 3"/>
    <w:basedOn w:val="Normal"/>
    <w:next w:val="Normal"/>
    <w:autoRedefine/>
    <w:rsid w:val="002A1AB6"/>
    <w:pPr>
      <w:spacing w:after="100"/>
      <w:ind w:left="400"/>
    </w:pPr>
  </w:style>
  <w:style w:type="paragraph" w:customStyle="1" w:styleId="TextLevel6">
    <w:name w:val="Text Level 6"/>
    <w:basedOn w:val="Heading6"/>
    <w:rsid w:val="00DF1424"/>
    <w:pPr>
      <w:spacing w:before="0"/>
    </w:pPr>
    <w:rPr>
      <w:b/>
    </w:rPr>
  </w:style>
  <w:style w:type="paragraph" w:styleId="Title">
    <w:name w:val="Title"/>
    <w:basedOn w:val="Normal"/>
    <w:next w:val="Normal"/>
    <w:link w:val="TitleChar"/>
    <w:qFormat/>
    <w:rsid w:val="005A1A5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TOC4">
    <w:name w:val="toc 4"/>
    <w:basedOn w:val="Normal"/>
    <w:next w:val="Normal"/>
    <w:autoRedefine/>
    <w:rsid w:val="002A1AB6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A1AB6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A1AB6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A1AB6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A1AB6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A1AB6"/>
    <w:pPr>
      <w:spacing w:after="100"/>
      <w:ind w:left="1600"/>
    </w:pPr>
  </w:style>
  <w:style w:type="paragraph" w:styleId="BodyTextIndent">
    <w:name w:val="Body Text Indent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76"/>
      </w:tabs>
      <w:ind w:left="1276" w:hanging="1276"/>
    </w:pPr>
  </w:style>
  <w:style w:type="character" w:styleId="Hyperlink">
    <w:name w:val="Hyperlink"/>
    <w:uiPriority w:val="99"/>
    <w:unhideWhenUsed/>
    <w:rsid w:val="002A1AB6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5A1A59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paragraph" w:customStyle="1" w:styleId="Docinfo">
    <w:name w:val="Docinfo"/>
    <w:basedOn w:val="Footer"/>
    <w:rsid w:val="00DF1424"/>
    <w:pPr>
      <w:tabs>
        <w:tab w:val="center" w:pos="4536"/>
        <w:tab w:val="right" w:pos="9072"/>
      </w:tabs>
      <w:ind w:right="-23"/>
    </w:p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customStyle="1" w:styleId="DIDText">
    <w:name w:val="DID Text"/>
    <w:basedOn w:val="Normal"/>
    <w:rsid w:val="00DF1424"/>
    <w:pPr>
      <w:ind w:left="1276" w:hanging="1276"/>
    </w:pPr>
    <w:rPr>
      <w:lang w:eastAsia="en-US"/>
    </w:rPr>
  </w:style>
  <w:style w:type="paragraph" w:customStyle="1" w:styleId="Marginheading">
    <w:name w:val="Margin heading"/>
    <w:basedOn w:val="Normal"/>
    <w:rsid w:val="00DF1424"/>
    <w:pPr>
      <w:tabs>
        <w:tab w:val="left" w:pos="1701"/>
      </w:tabs>
      <w:ind w:left="1701" w:hanging="1701"/>
    </w:pPr>
  </w:style>
  <w:style w:type="character" w:customStyle="1" w:styleId="MarginheadingChar">
    <w:name w:val="Margin heading Char"/>
    <w:rsid w:val="00DF1424"/>
    <w:rPr>
      <w:rFonts w:ascii="Arial" w:hAnsi="Arial" w:cs="Arial" w:hint="default"/>
      <w:noProof w:val="0"/>
      <w:lang w:val="en-AU" w:eastAsia="en-US" w:bidi="ar-SA"/>
    </w:rPr>
  </w:style>
  <w:style w:type="character" w:customStyle="1" w:styleId="StyleMarginheadingCharUnderline">
    <w:name w:val="Style Margin heading Char + Underline"/>
    <w:rsid w:val="00DF1424"/>
    <w:rPr>
      <w:rFonts w:ascii="Arial" w:hAnsi="Arial" w:cs="Arial" w:hint="default"/>
      <w:noProof w:val="0"/>
      <w:u w:val="single"/>
      <w:lang w:val="en-AU" w:eastAsia="en-US" w:bidi="ar-SA"/>
    </w:rPr>
  </w:style>
  <w:style w:type="paragraph" w:customStyle="1" w:styleId="Indent">
    <w:name w:val="Indent"/>
    <w:basedOn w:val="Normal"/>
    <w:rsid w:val="00DF1424"/>
    <w:pPr>
      <w:tabs>
        <w:tab w:val="left" w:pos="1701"/>
      </w:tabs>
      <w:ind w:left="1701"/>
    </w:pPr>
  </w:style>
  <w:style w:type="paragraph" w:styleId="BalloonText">
    <w:name w:val="Balloon Text"/>
    <w:basedOn w:val="Normal"/>
    <w:link w:val="BalloonTextChar"/>
    <w:autoRedefine/>
    <w:rsid w:val="00136C09"/>
    <w:rPr>
      <w:sz w:val="18"/>
      <w:szCs w:val="20"/>
    </w:rPr>
  </w:style>
  <w:style w:type="character" w:customStyle="1" w:styleId="PlainTextChar">
    <w:name w:val="Plain Text Char"/>
    <w:link w:val="PlainText"/>
    <w:rsid w:val="008405AD"/>
    <w:rPr>
      <w:rFonts w:ascii="Courier New" w:hAnsi="Courier New"/>
      <w:lang w:val="en-AU" w:eastAsia="en-AU" w:bidi="ar-SA"/>
    </w:rPr>
  </w:style>
  <w:style w:type="character" w:customStyle="1" w:styleId="sparaChar">
    <w:name w:val="spara Char"/>
    <w:link w:val="spara"/>
    <w:rsid w:val="008405AD"/>
    <w:rPr>
      <w:rFonts w:ascii="Arial" w:hAnsi="Arial"/>
      <w:szCs w:val="24"/>
    </w:rPr>
  </w:style>
  <w:style w:type="paragraph" w:customStyle="1" w:styleId="Options">
    <w:name w:val="Options"/>
    <w:basedOn w:val="Normal"/>
    <w:next w:val="Normal"/>
    <w:rsid w:val="0078787C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rsid w:val="00DF1424"/>
    <w:pPr>
      <w:jc w:val="center"/>
    </w:pPr>
    <w:rPr>
      <w:b/>
      <w:bCs/>
      <w:caps/>
      <w:lang w:val="en-US" w:eastAsia="en-US"/>
    </w:rPr>
  </w:style>
  <w:style w:type="paragraph" w:customStyle="1" w:styleId="Notetodrafters">
    <w:name w:val="Note to drafters"/>
    <w:basedOn w:val="Normal"/>
    <w:next w:val="Normal"/>
    <w:rsid w:val="00DF1424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DF1424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DF1424"/>
    <w:rPr>
      <w:b/>
      <w:i/>
      <w:lang w:val="en-US" w:eastAsia="en-US"/>
    </w:rPr>
  </w:style>
  <w:style w:type="paragraph" w:customStyle="1" w:styleId="page">
    <w:name w:val="page"/>
    <w:basedOn w:val="Normal"/>
    <w:next w:val="Normal"/>
    <w:rsid w:val="00DF1424"/>
    <w:pPr>
      <w:tabs>
        <w:tab w:val="num" w:pos="864"/>
      </w:tabs>
      <w:ind w:left="864" w:hanging="864"/>
      <w:jc w:val="right"/>
    </w:pPr>
    <w:rPr>
      <w:b/>
      <w:lang w:val="en-US" w:eastAsia="en-US"/>
    </w:rPr>
  </w:style>
  <w:style w:type="paragraph" w:customStyle="1" w:styleId="ssspara">
    <w:name w:val="ssspara"/>
    <w:basedOn w:val="Normal"/>
    <w:pPr>
      <w:keepNext/>
      <w:numPr>
        <w:ilvl w:val="8"/>
        <w:numId w:val="2"/>
      </w:numPr>
    </w:pPr>
    <w:rPr>
      <w:lang w:eastAsia="en-US"/>
    </w:rPr>
  </w:style>
  <w:style w:type="paragraph" w:customStyle="1" w:styleId="textlevel2">
    <w:name w:val="text level 2"/>
    <w:next w:val="Normal"/>
    <w:rsid w:val="00DF1424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DF1424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TextLevel7">
    <w:name w:val="Text Level 7"/>
    <w:basedOn w:val="Heading7"/>
    <w:rsid w:val="00DF1424"/>
  </w:style>
  <w:style w:type="paragraph" w:styleId="CommentSubject">
    <w:name w:val="annotation subject"/>
    <w:basedOn w:val="CommentText"/>
    <w:next w:val="CommentText"/>
    <w:link w:val="CommentSubjectChar1"/>
    <w:semiHidden/>
    <w:rsid w:val="0078787C"/>
    <w:rPr>
      <w:b/>
      <w:bCs/>
    </w:rPr>
  </w:style>
  <w:style w:type="paragraph" w:customStyle="1" w:styleId="DIDTitle">
    <w:name w:val="DID Title"/>
    <w:basedOn w:val="Normal"/>
    <w:next w:val="Heading1"/>
    <w:rsid w:val="00DF1424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DF1424"/>
    <w:pPr>
      <w:ind w:hanging="1276"/>
    </w:pPr>
  </w:style>
  <w:style w:type="paragraph" w:styleId="DocumentMap">
    <w:name w:val="Document Map"/>
    <w:basedOn w:val="Normal"/>
    <w:semiHidden/>
    <w:rsid w:val="00DF1424"/>
    <w:pPr>
      <w:shd w:val="clear" w:color="auto" w:fill="000080"/>
    </w:pPr>
    <w:rPr>
      <w:rFonts w:ascii="Tahoma" w:hAnsi="Tahoma"/>
    </w:rPr>
  </w:style>
  <w:style w:type="character" w:customStyle="1" w:styleId="MarginheadingChar1">
    <w:name w:val="Margin heading Char1"/>
    <w:rsid w:val="00DF1424"/>
    <w:rPr>
      <w:rFonts w:ascii="Arial" w:hAnsi="Arial"/>
      <w:noProof w:val="0"/>
      <w:lang w:val="en-AU" w:eastAsia="en-AU" w:bidi="ar-SA"/>
    </w:rPr>
  </w:style>
  <w:style w:type="character" w:styleId="FollowedHyperlink">
    <w:name w:val="FollowedHyperlink"/>
    <w:rsid w:val="0078787C"/>
    <w:rPr>
      <w:rFonts w:cs="Times New Roman"/>
      <w:color w:val="800080"/>
      <w:u w:val="single"/>
    </w:rPr>
  </w:style>
  <w:style w:type="table" w:styleId="TableGrid">
    <w:name w:val="Table Grid"/>
    <w:basedOn w:val="TableNormal"/>
    <w:rsid w:val="00A57366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A57366"/>
  </w:style>
  <w:style w:type="paragraph" w:customStyle="1" w:styleId="Style1">
    <w:name w:val="Style1"/>
    <w:basedOn w:val="Heading4"/>
    <w:rsid w:val="00A57366"/>
    <w:rPr>
      <w:b w:val="0"/>
    </w:rPr>
  </w:style>
  <w:style w:type="paragraph" w:styleId="EndnoteText">
    <w:name w:val="endnote text"/>
    <w:basedOn w:val="Normal"/>
    <w:link w:val="EndnoteTextChar1"/>
    <w:semiHidden/>
    <w:rsid w:val="00A57366"/>
    <w:rPr>
      <w:szCs w:val="20"/>
    </w:rPr>
  </w:style>
  <w:style w:type="paragraph" w:customStyle="1" w:styleId="Indentlist">
    <w:name w:val="Indent list"/>
    <w:basedOn w:val="Normal"/>
    <w:rsid w:val="0078787C"/>
    <w:pPr>
      <w:numPr>
        <w:numId w:val="7"/>
      </w:numPr>
      <w:tabs>
        <w:tab w:val="left" w:pos="1701"/>
      </w:tabs>
    </w:pPr>
  </w:style>
  <w:style w:type="paragraph" w:customStyle="1" w:styleId="NoteToDrafters0">
    <w:name w:val="Note To Drafters"/>
    <w:basedOn w:val="Normal"/>
    <w:next w:val="Normal"/>
    <w:autoRedefine/>
    <w:semiHidden/>
    <w:rsid w:val="0078787C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78787C"/>
    <w:pPr>
      <w:shd w:val="pct15" w:color="auto" w:fill="FFFFFF"/>
      <w:spacing w:before="120"/>
    </w:pPr>
    <w:rPr>
      <w:b/>
      <w:i/>
    </w:rPr>
  </w:style>
  <w:style w:type="paragraph" w:customStyle="1" w:styleId="subpara">
    <w:name w:val="sub para"/>
    <w:basedOn w:val="Normal"/>
    <w:semiHidden/>
    <w:rsid w:val="0078787C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78787C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78787C"/>
    <w:rPr>
      <w:b/>
      <w:caps/>
    </w:rPr>
  </w:style>
  <w:style w:type="paragraph" w:customStyle="1" w:styleId="Recitals">
    <w:name w:val="Recitals"/>
    <w:basedOn w:val="Normal"/>
    <w:semiHidden/>
    <w:rsid w:val="0078787C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78787C"/>
    <w:pPr>
      <w:keepNext/>
      <w:ind w:left="851"/>
    </w:pPr>
  </w:style>
  <w:style w:type="paragraph" w:customStyle="1" w:styleId="TablePara">
    <w:name w:val="Table Para"/>
    <w:autoRedefine/>
    <w:semiHidden/>
    <w:rsid w:val="0078787C"/>
    <w:pPr>
      <w:numPr>
        <w:numId w:val="8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78787C"/>
  </w:style>
  <w:style w:type="paragraph" w:customStyle="1" w:styleId="TableSubpara">
    <w:name w:val="Table Subpara"/>
    <w:autoRedefine/>
    <w:semiHidden/>
    <w:rsid w:val="0078787C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Level11fo">
    <w:name w:val="Level 1.1fo"/>
    <w:basedOn w:val="Normal"/>
    <w:rsid w:val="0078787C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78787C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 Char1,Para1 Char1,Top 1 Char1,ParaLevel1 Char1,Level 1 Para Char1,Level 1 Para1 Char1,Level 1 Para2 Char1,Level 1 Para3 Char1,Level 1 Para4 Char1,Level 1 Para11 Char1,Level 1 Para21 Char1,Level 1 Para31 Char1,Level 1 Para5 Char1"/>
    <w:link w:val="Heading1"/>
    <w:locked/>
    <w:rsid w:val="005A1A5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link w:val="Heading2"/>
    <w:locked/>
    <w:rsid w:val="002A1AB6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link w:val="Heading3"/>
    <w:uiPriority w:val="9"/>
    <w:locked/>
    <w:rsid w:val="005A1A59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uiPriority w:val="9"/>
    <w:locked/>
    <w:rsid w:val="005A1A59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DB396C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DB396C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1"/>
    <w:link w:val="Heading7"/>
    <w:locked/>
    <w:rsid w:val="00DB396C"/>
    <w:rPr>
      <w:rFonts w:ascii="Arial" w:hAnsi="Arial"/>
      <w:szCs w:val="24"/>
    </w:rPr>
  </w:style>
  <w:style w:type="character" w:customStyle="1" w:styleId="Heading8Char">
    <w:name w:val="Heading 8 Char"/>
    <w:aliases w:val="Spare4 Char1,(A) Char1"/>
    <w:link w:val="Heading8"/>
    <w:locked/>
    <w:rsid w:val="00DB396C"/>
    <w:rPr>
      <w:rFonts w:ascii="Arial" w:hAnsi="Arial"/>
      <w:i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DB396C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78787C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78787C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78787C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78787C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136C09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78787C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78787C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78787C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,Para1 Char,Top 1 Char,ParaLevel1 Char,Level 1 Para Char,Level 1 Para1 Char,Level 1 Para2 Char,Level 1 Para3 Char,Level 1 Para4 Char,Level 1 Para11 Char,Level 1 Para21 Char,Level 1 Para31 Char,Level 1 Para5 Char,g Char,1 Char"/>
    <w:locked/>
    <w:rsid w:val="0078787C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78787C"/>
    <w:rPr>
      <w:b/>
      <w:bCs/>
      <w:sz w:val="26"/>
      <w:szCs w:val="26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78787C"/>
    <w:rPr>
      <w:b/>
      <w:bCs/>
      <w:szCs w:val="24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78787C"/>
    <w:rPr>
      <w:b/>
      <w:bCs/>
      <w:iCs/>
      <w:szCs w:val="24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78787C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78787C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ocked/>
    <w:rsid w:val="0078787C"/>
    <w:rPr>
      <w:sz w:val="24"/>
      <w:szCs w:val="24"/>
    </w:rPr>
  </w:style>
  <w:style w:type="character" w:customStyle="1" w:styleId="Heading8Char1">
    <w:name w:val="Heading 8 Char1"/>
    <w:aliases w:val="Spare4 Char,(A) Char"/>
    <w:locked/>
    <w:rsid w:val="0078787C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ocked/>
    <w:rsid w:val="0078787C"/>
    <w:rPr>
      <w:rFonts w:ascii="Arial" w:hAnsi="Arial" w:cs="Arial"/>
      <w:sz w:val="22"/>
      <w:szCs w:val="24"/>
    </w:rPr>
  </w:style>
  <w:style w:type="character" w:customStyle="1" w:styleId="CommentTextChar1">
    <w:name w:val="Comment Text Char1"/>
    <w:link w:val="CommentText"/>
    <w:semiHidden/>
    <w:rsid w:val="0078787C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78787C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78787C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78787C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78787C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78787C"/>
    <w:rPr>
      <w:i/>
      <w:iCs/>
    </w:rPr>
  </w:style>
  <w:style w:type="character" w:customStyle="1" w:styleId="CommentSubjectChar1">
    <w:name w:val="Comment Subject Char1"/>
    <w:link w:val="CommentSubject"/>
    <w:semiHidden/>
    <w:rsid w:val="0078787C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78787C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2A1AB6"/>
    <w:pPr>
      <w:keepNext/>
      <w:keepLines/>
      <w:numPr>
        <w:ilvl w:val="1"/>
        <w:numId w:val="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2A1AB6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A1AB6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2A1AB6"/>
    <w:pPr>
      <w:numPr>
        <w:ilvl w:val="2"/>
        <w:numId w:val="9"/>
      </w:numPr>
    </w:pPr>
  </w:style>
  <w:style w:type="paragraph" w:customStyle="1" w:styleId="COTCOCLV1-ASDEFCON">
    <w:name w:val="COT/COC LV1 - ASDEFCON"/>
    <w:basedOn w:val="ASDEFCONNormal"/>
    <w:next w:val="COTCOCLV2-ASDEFCON"/>
    <w:rsid w:val="002A1AB6"/>
    <w:pPr>
      <w:keepNext/>
      <w:keepLines/>
      <w:numPr>
        <w:numId w:val="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2A1AB6"/>
    <w:pPr>
      <w:numPr>
        <w:ilvl w:val="3"/>
        <w:numId w:val="9"/>
      </w:numPr>
    </w:pPr>
  </w:style>
  <w:style w:type="paragraph" w:customStyle="1" w:styleId="COTCOCLV5-ASDEFCON">
    <w:name w:val="COT/COC LV5 - ASDEFCON"/>
    <w:basedOn w:val="ASDEFCONNormal"/>
    <w:rsid w:val="002A1AB6"/>
    <w:pPr>
      <w:numPr>
        <w:ilvl w:val="4"/>
        <w:numId w:val="9"/>
      </w:numPr>
    </w:pPr>
  </w:style>
  <w:style w:type="paragraph" w:customStyle="1" w:styleId="COTCOCLV6-ASDEFCON">
    <w:name w:val="COT/COC LV6 - ASDEFCON"/>
    <w:basedOn w:val="ASDEFCONNormal"/>
    <w:rsid w:val="002A1AB6"/>
    <w:pPr>
      <w:keepLines/>
      <w:numPr>
        <w:ilvl w:val="5"/>
        <w:numId w:val="9"/>
      </w:numPr>
    </w:pPr>
  </w:style>
  <w:style w:type="paragraph" w:customStyle="1" w:styleId="ASDEFCONOption">
    <w:name w:val="ASDEFCON Option"/>
    <w:basedOn w:val="ASDEFCONNormal"/>
    <w:rsid w:val="002A1AB6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2A1AB6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A1AB6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2A1AB6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A1AB6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A1AB6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A1AB6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A1AB6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A1AB6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2A1AB6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2A1AB6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A1AB6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A1AB6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A1AB6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A1AB6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A1AB6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A1AB6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A1AB6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A1AB6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A1AB6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A1AB6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A1AB6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A1AB6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A1AB6"/>
    <w:pPr>
      <w:numPr>
        <w:numId w:val="1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A1AB6"/>
    <w:pPr>
      <w:numPr>
        <w:numId w:val="1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A1AB6"/>
    <w:pPr>
      <w:numPr>
        <w:numId w:val="1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A1AB6"/>
    <w:pPr>
      <w:numPr>
        <w:numId w:val="1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A1AB6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A1AB6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A1AB6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A1AB6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A1AB6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A1AB6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A1AB6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A1AB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A1AB6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A1AB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A1AB6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A1AB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A1AB6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A1AB6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A1AB6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A1AB6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A1AB6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A1AB6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2A1AB6"/>
    <w:rPr>
      <w:szCs w:val="20"/>
    </w:rPr>
  </w:style>
  <w:style w:type="paragraph" w:customStyle="1" w:styleId="ASDEFCONTextBlock">
    <w:name w:val="ASDEFCON TextBlock"/>
    <w:basedOn w:val="ASDEFCONNormal"/>
    <w:qFormat/>
    <w:rsid w:val="002A1AB6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A1AB6"/>
    <w:pPr>
      <w:numPr>
        <w:numId w:val="1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2A1AB6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A1AB6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A1AB6"/>
    <w:pPr>
      <w:numPr>
        <w:numId w:val="2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A1AB6"/>
    <w:pPr>
      <w:numPr>
        <w:numId w:val="2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A1AB6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A1AB6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A1AB6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A1AB6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A1AB6"/>
    <w:pPr>
      <w:numPr>
        <w:numId w:val="16"/>
      </w:numPr>
    </w:pPr>
  </w:style>
  <w:style w:type="paragraph" w:customStyle="1" w:styleId="Table8ptBP2-ASDEFCON">
    <w:name w:val="Table 8pt BP2 - ASDEFCON"/>
    <w:basedOn w:val="Table8ptText-ASDEFCON"/>
    <w:rsid w:val="002A1AB6"/>
    <w:pPr>
      <w:numPr>
        <w:ilvl w:val="1"/>
        <w:numId w:val="1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A1AB6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A1AB6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A1AB6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A1AB6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2A1AB6"/>
    <w:pPr>
      <w:numPr>
        <w:numId w:val="2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A1AB6"/>
    <w:pPr>
      <w:numPr>
        <w:ilvl w:val="1"/>
        <w:numId w:val="2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A1AB6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A1AB6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A1AB6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2A1AB6"/>
    <w:pPr>
      <w:numPr>
        <w:numId w:val="2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A1AB6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A1AB6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A1AB6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2A1AB6"/>
    <w:pPr>
      <w:numPr>
        <w:numId w:val="2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2A1AB6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2A1AB6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A1AB6"/>
    <w:pPr>
      <w:numPr>
        <w:numId w:val="2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A1AB6"/>
    <w:pPr>
      <w:numPr>
        <w:numId w:val="21"/>
      </w:numPr>
    </w:pPr>
    <w:rPr>
      <w:b/>
      <w:i/>
    </w:rPr>
  </w:style>
  <w:style w:type="paragraph" w:styleId="Caption">
    <w:name w:val="caption"/>
    <w:basedOn w:val="Normal"/>
    <w:next w:val="Normal"/>
    <w:qFormat/>
    <w:rsid w:val="002A1AB6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2A1AB6"/>
    <w:pPr>
      <w:numPr>
        <w:numId w:val="2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A1AB6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A1AB6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A1AB6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2A1AB6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A1AB6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A1AB6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A1AB6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A1AB6"/>
    <w:pPr>
      <w:numPr>
        <w:ilvl w:val="1"/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7E1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2A1AB6"/>
    <w:pPr>
      <w:numPr>
        <w:numId w:val="29"/>
      </w:numPr>
    </w:pPr>
  </w:style>
  <w:style w:type="character" w:customStyle="1" w:styleId="SubtitleChar">
    <w:name w:val="Subtitle Char"/>
    <w:link w:val="Subtitle"/>
    <w:uiPriority w:val="99"/>
    <w:rsid w:val="005A1A59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5A1A59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5A1A59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5A1A59"/>
    <w:pPr>
      <w:numPr>
        <w:numId w:val="44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5A1A59"/>
    <w:pPr>
      <w:spacing w:after="0"/>
      <w:ind w:left="720"/>
    </w:pPr>
  </w:style>
  <w:style w:type="paragraph" w:customStyle="1" w:styleId="Bullet2">
    <w:name w:val="Bullet 2"/>
    <w:basedOn w:val="Normal"/>
    <w:rsid w:val="005A1A59"/>
    <w:pPr>
      <w:numPr>
        <w:numId w:val="30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137</TotalTime>
  <Pages>2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DID-SSM-CSSR</vt:lpstr>
    </vt:vector>
  </TitlesOfParts>
  <Manager/>
  <Company/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DID-SSM-CSSR</dc:title>
  <dc:subject>Combined Services Summary Report</dc:subject>
  <dc:creator/>
  <cp:keywords>CSSR, Summary Report, Combined Services</cp:keywords>
  <cp:lastModifiedBy/>
  <cp:revision>41</cp:revision>
  <cp:lastPrinted>2017-11-03T02:25:00Z</cp:lastPrinted>
  <dcterms:created xsi:type="dcterms:W3CDTF">2018-01-17T00:21:00Z</dcterms:created>
  <dcterms:modified xsi:type="dcterms:W3CDTF">2026-06-18T05:54:00Z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BM80012985</vt:lpwstr>
  </property>
  <property fmtid="{D5CDD505-2E9C-101B-9397-08002B2CF9AE}" pid="4" name="Objective-Version">
    <vt:lpwstr>4.4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Footer_Left">
    <vt:lpwstr/>
  </property>
  <property fmtid="{D5CDD505-2E9C-101B-9397-08002B2CF9AE}" pid="10" name="Header_Right">
    <vt:lpwstr/>
  </property>
</Properties>
</file>